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41252" w14:textId="0F7C305A" w:rsidR="006306FC" w:rsidRDefault="006306FC" w:rsidP="006306FC">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B81B2D">
        <w:rPr>
          <w:b/>
          <w:noProof/>
          <w:sz w:val="24"/>
        </w:rPr>
        <w:t>1</w:t>
      </w:r>
      <w:r w:rsidR="00420BB6">
        <w:rPr>
          <w:b/>
          <w:noProof/>
          <w:sz w:val="24"/>
        </w:rPr>
        <w:t>445</w:t>
      </w:r>
    </w:p>
    <w:p w14:paraId="5E5F877D" w14:textId="77777777" w:rsidR="006306FC" w:rsidRDefault="006306FC" w:rsidP="006306FC">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06FC" w14:paraId="004232F1" w14:textId="77777777" w:rsidTr="008954A8">
        <w:tc>
          <w:tcPr>
            <w:tcW w:w="9641" w:type="dxa"/>
            <w:gridSpan w:val="9"/>
            <w:tcBorders>
              <w:top w:val="single" w:sz="4" w:space="0" w:color="auto"/>
              <w:left w:val="single" w:sz="4" w:space="0" w:color="auto"/>
              <w:right w:val="single" w:sz="4" w:space="0" w:color="auto"/>
            </w:tcBorders>
          </w:tcPr>
          <w:p w14:paraId="11DDACFD" w14:textId="77777777" w:rsidR="006306FC" w:rsidRDefault="006306FC" w:rsidP="008954A8">
            <w:pPr>
              <w:pStyle w:val="CRCoverPage"/>
              <w:spacing w:after="0"/>
              <w:jc w:val="right"/>
              <w:rPr>
                <w:i/>
                <w:noProof/>
              </w:rPr>
            </w:pPr>
            <w:r>
              <w:rPr>
                <w:i/>
                <w:noProof/>
                <w:sz w:val="14"/>
              </w:rPr>
              <w:t>CR-Form-v12.2</w:t>
            </w:r>
          </w:p>
        </w:tc>
      </w:tr>
      <w:tr w:rsidR="006306FC" w14:paraId="1A209F53" w14:textId="77777777" w:rsidTr="008954A8">
        <w:tc>
          <w:tcPr>
            <w:tcW w:w="9641" w:type="dxa"/>
            <w:gridSpan w:val="9"/>
            <w:tcBorders>
              <w:left w:val="single" w:sz="4" w:space="0" w:color="auto"/>
              <w:right w:val="single" w:sz="4" w:space="0" w:color="auto"/>
            </w:tcBorders>
          </w:tcPr>
          <w:p w14:paraId="06A8F08A" w14:textId="77777777" w:rsidR="006306FC" w:rsidRDefault="006306FC" w:rsidP="008954A8">
            <w:pPr>
              <w:pStyle w:val="CRCoverPage"/>
              <w:spacing w:after="0"/>
              <w:jc w:val="center"/>
              <w:rPr>
                <w:noProof/>
              </w:rPr>
            </w:pPr>
            <w:r>
              <w:rPr>
                <w:b/>
                <w:noProof/>
                <w:sz w:val="32"/>
              </w:rPr>
              <w:t>CHANGE REQUEST</w:t>
            </w:r>
          </w:p>
        </w:tc>
      </w:tr>
      <w:tr w:rsidR="006306FC" w14:paraId="6AC81B89" w14:textId="77777777" w:rsidTr="008954A8">
        <w:tc>
          <w:tcPr>
            <w:tcW w:w="9641" w:type="dxa"/>
            <w:gridSpan w:val="9"/>
            <w:tcBorders>
              <w:left w:val="single" w:sz="4" w:space="0" w:color="auto"/>
              <w:right w:val="single" w:sz="4" w:space="0" w:color="auto"/>
            </w:tcBorders>
          </w:tcPr>
          <w:p w14:paraId="708CF60C" w14:textId="77777777" w:rsidR="006306FC" w:rsidRDefault="006306FC" w:rsidP="008954A8">
            <w:pPr>
              <w:pStyle w:val="CRCoverPage"/>
              <w:spacing w:after="0"/>
              <w:rPr>
                <w:noProof/>
                <w:sz w:val="8"/>
                <w:szCs w:val="8"/>
              </w:rPr>
            </w:pPr>
          </w:p>
        </w:tc>
      </w:tr>
      <w:tr w:rsidR="006306FC" w14:paraId="0819ECF5" w14:textId="77777777" w:rsidTr="008954A8">
        <w:tc>
          <w:tcPr>
            <w:tcW w:w="142" w:type="dxa"/>
            <w:tcBorders>
              <w:left w:val="single" w:sz="4" w:space="0" w:color="auto"/>
            </w:tcBorders>
          </w:tcPr>
          <w:p w14:paraId="19D55207" w14:textId="77777777" w:rsidR="006306FC" w:rsidRDefault="006306FC" w:rsidP="008954A8">
            <w:pPr>
              <w:pStyle w:val="CRCoverPage"/>
              <w:spacing w:after="0"/>
              <w:jc w:val="right"/>
              <w:rPr>
                <w:noProof/>
              </w:rPr>
            </w:pPr>
          </w:p>
        </w:tc>
        <w:tc>
          <w:tcPr>
            <w:tcW w:w="1559" w:type="dxa"/>
            <w:shd w:val="pct30" w:color="FFFF00" w:fill="auto"/>
          </w:tcPr>
          <w:p w14:paraId="27B8A8BE" w14:textId="77777777" w:rsidR="006306FC" w:rsidRPr="00410371" w:rsidRDefault="00000000" w:rsidP="008954A8">
            <w:pPr>
              <w:pStyle w:val="CRCoverPage"/>
              <w:spacing w:after="0"/>
              <w:jc w:val="right"/>
              <w:rPr>
                <w:b/>
                <w:noProof/>
                <w:sz w:val="28"/>
              </w:rPr>
            </w:pPr>
            <w:fldSimple w:instr=" DOCPROPERTY  Spec#  \* MERGEFORMAT ">
              <w:r w:rsidR="006306FC" w:rsidRPr="009973D8">
                <w:rPr>
                  <w:b/>
                  <w:noProof/>
                  <w:sz w:val="28"/>
                </w:rPr>
                <w:t>38.</w:t>
              </w:r>
              <w:r w:rsidR="006306FC">
                <w:rPr>
                  <w:b/>
                  <w:noProof/>
                  <w:sz w:val="28"/>
                </w:rPr>
                <w:t>523-1</w:t>
              </w:r>
            </w:fldSimple>
          </w:p>
        </w:tc>
        <w:tc>
          <w:tcPr>
            <w:tcW w:w="709" w:type="dxa"/>
          </w:tcPr>
          <w:p w14:paraId="722E3E76" w14:textId="77777777" w:rsidR="006306FC" w:rsidRDefault="006306FC" w:rsidP="008954A8">
            <w:pPr>
              <w:pStyle w:val="CRCoverPage"/>
              <w:spacing w:after="0"/>
              <w:jc w:val="center"/>
              <w:rPr>
                <w:noProof/>
              </w:rPr>
            </w:pPr>
            <w:r>
              <w:rPr>
                <w:b/>
                <w:noProof/>
                <w:sz w:val="28"/>
              </w:rPr>
              <w:t>CR</w:t>
            </w:r>
          </w:p>
        </w:tc>
        <w:tc>
          <w:tcPr>
            <w:tcW w:w="1276" w:type="dxa"/>
            <w:shd w:val="pct30" w:color="FFFF00" w:fill="auto"/>
          </w:tcPr>
          <w:p w14:paraId="731F32F8" w14:textId="6653F4E4" w:rsidR="006306FC" w:rsidRPr="00213218" w:rsidRDefault="00B81B2D" w:rsidP="008954A8">
            <w:pPr>
              <w:pStyle w:val="CRCoverPage"/>
              <w:spacing w:after="0"/>
              <w:rPr>
                <w:noProof/>
                <w:highlight w:val="yellow"/>
              </w:rPr>
            </w:pPr>
            <w:r w:rsidRPr="00B81B2D">
              <w:rPr>
                <w:b/>
                <w:noProof/>
                <w:sz w:val="28"/>
              </w:rPr>
              <w:t>361</w:t>
            </w:r>
            <w:r>
              <w:rPr>
                <w:b/>
                <w:noProof/>
                <w:sz w:val="28"/>
              </w:rPr>
              <w:t>5</w:t>
            </w:r>
          </w:p>
        </w:tc>
        <w:tc>
          <w:tcPr>
            <w:tcW w:w="709" w:type="dxa"/>
          </w:tcPr>
          <w:p w14:paraId="0EF348E9" w14:textId="77777777" w:rsidR="006306FC" w:rsidRDefault="006306FC"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2640CD04" w14:textId="4E1533F5" w:rsidR="006306FC" w:rsidRPr="00410371" w:rsidRDefault="00420BB6" w:rsidP="008954A8">
            <w:pPr>
              <w:pStyle w:val="CRCoverPage"/>
              <w:spacing w:after="0"/>
              <w:jc w:val="center"/>
              <w:rPr>
                <w:b/>
                <w:noProof/>
              </w:rPr>
            </w:pPr>
            <w:r>
              <w:rPr>
                <w:b/>
                <w:noProof/>
                <w:sz w:val="28"/>
              </w:rPr>
              <w:t>1</w:t>
            </w:r>
          </w:p>
        </w:tc>
        <w:tc>
          <w:tcPr>
            <w:tcW w:w="2410" w:type="dxa"/>
          </w:tcPr>
          <w:p w14:paraId="1F05D90A" w14:textId="77777777" w:rsidR="006306FC" w:rsidRDefault="006306FC"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40C28" w14:textId="77777777" w:rsidR="006306FC" w:rsidRPr="00410371" w:rsidRDefault="00000000" w:rsidP="008954A8">
            <w:pPr>
              <w:pStyle w:val="CRCoverPage"/>
              <w:spacing w:after="0"/>
              <w:jc w:val="center"/>
              <w:rPr>
                <w:noProof/>
                <w:sz w:val="28"/>
              </w:rPr>
            </w:pPr>
            <w:fldSimple w:instr=" DOCPROPERTY  Version  \* MERGEFORMAT ">
              <w:r w:rsidR="006306FC" w:rsidRPr="009973D8">
                <w:rPr>
                  <w:b/>
                  <w:noProof/>
                  <w:sz w:val="28"/>
                </w:rPr>
                <w:t>17.</w:t>
              </w:r>
              <w:r w:rsidR="006306FC">
                <w:rPr>
                  <w:b/>
                  <w:noProof/>
                  <w:sz w:val="28"/>
                </w:rPr>
                <w:t>1</w:t>
              </w:r>
            </w:fldSimple>
            <w:r w:rsidR="006306FC">
              <w:rPr>
                <w:b/>
                <w:noProof/>
                <w:sz w:val="28"/>
              </w:rPr>
              <w:t>.0</w:t>
            </w:r>
          </w:p>
        </w:tc>
        <w:tc>
          <w:tcPr>
            <w:tcW w:w="143" w:type="dxa"/>
            <w:tcBorders>
              <w:right w:val="single" w:sz="4" w:space="0" w:color="auto"/>
            </w:tcBorders>
          </w:tcPr>
          <w:p w14:paraId="1F3324DD" w14:textId="77777777" w:rsidR="006306FC" w:rsidRDefault="006306FC" w:rsidP="008954A8">
            <w:pPr>
              <w:pStyle w:val="CRCoverPage"/>
              <w:spacing w:after="0"/>
              <w:rPr>
                <w:noProof/>
              </w:rPr>
            </w:pPr>
          </w:p>
        </w:tc>
      </w:tr>
      <w:tr w:rsidR="006306FC" w14:paraId="66AF9F7B" w14:textId="77777777" w:rsidTr="008954A8">
        <w:tc>
          <w:tcPr>
            <w:tcW w:w="9641" w:type="dxa"/>
            <w:gridSpan w:val="9"/>
            <w:tcBorders>
              <w:left w:val="single" w:sz="4" w:space="0" w:color="auto"/>
              <w:right w:val="single" w:sz="4" w:space="0" w:color="auto"/>
            </w:tcBorders>
          </w:tcPr>
          <w:p w14:paraId="65A42F18" w14:textId="77777777" w:rsidR="006306FC" w:rsidRDefault="006306FC" w:rsidP="008954A8">
            <w:pPr>
              <w:pStyle w:val="CRCoverPage"/>
              <w:spacing w:after="0"/>
              <w:rPr>
                <w:noProof/>
              </w:rPr>
            </w:pPr>
          </w:p>
        </w:tc>
      </w:tr>
      <w:tr w:rsidR="006306FC" w14:paraId="071B1B53" w14:textId="77777777" w:rsidTr="008954A8">
        <w:tc>
          <w:tcPr>
            <w:tcW w:w="9641" w:type="dxa"/>
            <w:gridSpan w:val="9"/>
            <w:tcBorders>
              <w:top w:val="single" w:sz="4" w:space="0" w:color="auto"/>
            </w:tcBorders>
          </w:tcPr>
          <w:p w14:paraId="7A8623DF" w14:textId="77777777" w:rsidR="006306FC" w:rsidRPr="00F25D98" w:rsidRDefault="006306FC"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06FC" w14:paraId="6B22D6FC" w14:textId="77777777" w:rsidTr="008954A8">
        <w:tc>
          <w:tcPr>
            <w:tcW w:w="9641" w:type="dxa"/>
            <w:gridSpan w:val="9"/>
          </w:tcPr>
          <w:p w14:paraId="35F3F5A0" w14:textId="77777777" w:rsidR="006306FC" w:rsidRDefault="006306FC" w:rsidP="008954A8">
            <w:pPr>
              <w:pStyle w:val="CRCoverPage"/>
              <w:spacing w:after="0"/>
              <w:rPr>
                <w:noProof/>
                <w:sz w:val="8"/>
                <w:szCs w:val="8"/>
              </w:rPr>
            </w:pPr>
          </w:p>
        </w:tc>
      </w:tr>
    </w:tbl>
    <w:p w14:paraId="329E75E9" w14:textId="77777777" w:rsidR="006306FC" w:rsidRDefault="006306FC" w:rsidP="00630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06FC" w14:paraId="61C725E7" w14:textId="77777777" w:rsidTr="008954A8">
        <w:tc>
          <w:tcPr>
            <w:tcW w:w="2835" w:type="dxa"/>
          </w:tcPr>
          <w:p w14:paraId="041E48EF" w14:textId="77777777" w:rsidR="006306FC" w:rsidRDefault="006306FC" w:rsidP="008954A8">
            <w:pPr>
              <w:pStyle w:val="CRCoverPage"/>
              <w:tabs>
                <w:tab w:val="right" w:pos="2751"/>
              </w:tabs>
              <w:spacing w:after="0"/>
              <w:rPr>
                <w:b/>
                <w:i/>
                <w:noProof/>
              </w:rPr>
            </w:pPr>
            <w:r>
              <w:rPr>
                <w:b/>
                <w:i/>
                <w:noProof/>
              </w:rPr>
              <w:t>Proposed change affects:</w:t>
            </w:r>
          </w:p>
        </w:tc>
        <w:tc>
          <w:tcPr>
            <w:tcW w:w="1418" w:type="dxa"/>
          </w:tcPr>
          <w:p w14:paraId="18E0B1C6" w14:textId="77777777" w:rsidR="006306FC" w:rsidRDefault="006306FC"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0AE33" w14:textId="77777777" w:rsidR="006306FC" w:rsidRDefault="006306FC" w:rsidP="008954A8">
            <w:pPr>
              <w:pStyle w:val="CRCoverPage"/>
              <w:spacing w:after="0"/>
              <w:jc w:val="center"/>
              <w:rPr>
                <w:b/>
                <w:caps/>
                <w:noProof/>
              </w:rPr>
            </w:pPr>
          </w:p>
        </w:tc>
        <w:tc>
          <w:tcPr>
            <w:tcW w:w="709" w:type="dxa"/>
            <w:tcBorders>
              <w:left w:val="single" w:sz="4" w:space="0" w:color="auto"/>
            </w:tcBorders>
          </w:tcPr>
          <w:p w14:paraId="3DF7E05A" w14:textId="77777777" w:rsidR="006306FC" w:rsidRDefault="006306FC"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66A00E" w14:textId="77777777" w:rsidR="006306FC" w:rsidRDefault="006306FC" w:rsidP="008954A8">
            <w:pPr>
              <w:pStyle w:val="CRCoverPage"/>
              <w:spacing w:after="0"/>
              <w:jc w:val="center"/>
              <w:rPr>
                <w:b/>
                <w:caps/>
                <w:noProof/>
              </w:rPr>
            </w:pPr>
          </w:p>
        </w:tc>
        <w:tc>
          <w:tcPr>
            <w:tcW w:w="2126" w:type="dxa"/>
          </w:tcPr>
          <w:p w14:paraId="21171E3E" w14:textId="77777777" w:rsidR="006306FC" w:rsidRDefault="006306FC"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EC3F" w14:textId="77777777" w:rsidR="006306FC" w:rsidRDefault="006306FC" w:rsidP="008954A8">
            <w:pPr>
              <w:pStyle w:val="CRCoverPage"/>
              <w:spacing w:after="0"/>
              <w:jc w:val="center"/>
              <w:rPr>
                <w:b/>
                <w:caps/>
                <w:noProof/>
              </w:rPr>
            </w:pPr>
          </w:p>
        </w:tc>
        <w:tc>
          <w:tcPr>
            <w:tcW w:w="1418" w:type="dxa"/>
            <w:tcBorders>
              <w:left w:val="nil"/>
            </w:tcBorders>
          </w:tcPr>
          <w:p w14:paraId="2546D773" w14:textId="77777777" w:rsidR="006306FC" w:rsidRDefault="006306FC"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410D9" w14:textId="77777777" w:rsidR="006306FC" w:rsidRDefault="006306FC" w:rsidP="008954A8">
            <w:pPr>
              <w:pStyle w:val="CRCoverPage"/>
              <w:spacing w:after="0"/>
              <w:jc w:val="center"/>
              <w:rPr>
                <w:b/>
                <w:bCs/>
                <w:caps/>
                <w:noProof/>
              </w:rPr>
            </w:pPr>
          </w:p>
        </w:tc>
      </w:tr>
    </w:tbl>
    <w:p w14:paraId="3005FD4A" w14:textId="77777777" w:rsidR="006306FC" w:rsidRDefault="006306FC" w:rsidP="00630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06FC" w14:paraId="616ADD3C" w14:textId="77777777" w:rsidTr="008954A8">
        <w:tc>
          <w:tcPr>
            <w:tcW w:w="9640" w:type="dxa"/>
            <w:gridSpan w:val="11"/>
          </w:tcPr>
          <w:p w14:paraId="70D2C8B6" w14:textId="77777777" w:rsidR="006306FC" w:rsidRDefault="006306FC" w:rsidP="008954A8">
            <w:pPr>
              <w:pStyle w:val="CRCoverPage"/>
              <w:spacing w:after="0"/>
              <w:rPr>
                <w:noProof/>
                <w:sz w:val="8"/>
                <w:szCs w:val="8"/>
              </w:rPr>
            </w:pPr>
          </w:p>
        </w:tc>
      </w:tr>
      <w:tr w:rsidR="006306FC" w14:paraId="0B58EEDD" w14:textId="77777777" w:rsidTr="008954A8">
        <w:tc>
          <w:tcPr>
            <w:tcW w:w="1843" w:type="dxa"/>
            <w:tcBorders>
              <w:top w:val="single" w:sz="4" w:space="0" w:color="auto"/>
              <w:left w:val="single" w:sz="4" w:space="0" w:color="auto"/>
            </w:tcBorders>
          </w:tcPr>
          <w:p w14:paraId="5BB62F05" w14:textId="77777777" w:rsidR="006306FC" w:rsidRDefault="006306FC"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6C60E" w14:textId="64A2062D" w:rsidR="006306FC" w:rsidRDefault="006306FC" w:rsidP="008954A8">
            <w:pPr>
              <w:pStyle w:val="CRCoverPage"/>
              <w:spacing w:after="0"/>
              <w:ind w:left="100"/>
              <w:rPr>
                <w:noProof/>
              </w:rPr>
            </w:pPr>
            <w:r>
              <w:rPr>
                <w:noProof/>
              </w:rPr>
              <w:t>Addition of new MAC test case for 4 step RACH SDT with time alignment timer expiry</w:t>
            </w:r>
          </w:p>
        </w:tc>
      </w:tr>
      <w:tr w:rsidR="006306FC" w14:paraId="51B277D5" w14:textId="77777777" w:rsidTr="008954A8">
        <w:tc>
          <w:tcPr>
            <w:tcW w:w="1843" w:type="dxa"/>
            <w:tcBorders>
              <w:left w:val="single" w:sz="4" w:space="0" w:color="auto"/>
            </w:tcBorders>
          </w:tcPr>
          <w:p w14:paraId="6DD05DCA" w14:textId="77777777" w:rsidR="006306FC" w:rsidRDefault="006306FC" w:rsidP="008954A8">
            <w:pPr>
              <w:pStyle w:val="CRCoverPage"/>
              <w:spacing w:after="0"/>
              <w:rPr>
                <w:b/>
                <w:i/>
                <w:noProof/>
                <w:sz w:val="8"/>
                <w:szCs w:val="8"/>
              </w:rPr>
            </w:pPr>
          </w:p>
        </w:tc>
        <w:tc>
          <w:tcPr>
            <w:tcW w:w="7797" w:type="dxa"/>
            <w:gridSpan w:val="10"/>
            <w:tcBorders>
              <w:right w:val="single" w:sz="4" w:space="0" w:color="auto"/>
            </w:tcBorders>
          </w:tcPr>
          <w:p w14:paraId="6DAAEF7D" w14:textId="77777777" w:rsidR="006306FC" w:rsidRDefault="006306FC" w:rsidP="008954A8">
            <w:pPr>
              <w:pStyle w:val="CRCoverPage"/>
              <w:spacing w:after="0"/>
              <w:rPr>
                <w:noProof/>
                <w:sz w:val="8"/>
                <w:szCs w:val="8"/>
              </w:rPr>
            </w:pPr>
          </w:p>
        </w:tc>
      </w:tr>
      <w:tr w:rsidR="006306FC" w14:paraId="5922D8EA" w14:textId="77777777" w:rsidTr="008954A8">
        <w:tc>
          <w:tcPr>
            <w:tcW w:w="1843" w:type="dxa"/>
            <w:tcBorders>
              <w:left w:val="single" w:sz="4" w:space="0" w:color="auto"/>
            </w:tcBorders>
          </w:tcPr>
          <w:p w14:paraId="46AC1619" w14:textId="77777777" w:rsidR="006306FC" w:rsidRDefault="006306FC"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D89040" w14:textId="39C49A45" w:rsidR="006306FC" w:rsidRDefault="006306FC" w:rsidP="008954A8">
            <w:pPr>
              <w:pStyle w:val="CRCoverPage"/>
              <w:spacing w:after="0"/>
              <w:ind w:left="100"/>
              <w:rPr>
                <w:noProof/>
                <w:lang w:eastAsia="ja-JP"/>
              </w:rPr>
            </w:pPr>
            <w:r>
              <w:rPr>
                <w:noProof/>
                <w:lang w:eastAsia="ja-JP"/>
              </w:rPr>
              <w:t>Lenovo</w:t>
            </w:r>
          </w:p>
        </w:tc>
      </w:tr>
      <w:tr w:rsidR="006306FC" w14:paraId="0D759988" w14:textId="77777777" w:rsidTr="008954A8">
        <w:tc>
          <w:tcPr>
            <w:tcW w:w="1843" w:type="dxa"/>
            <w:tcBorders>
              <w:left w:val="single" w:sz="4" w:space="0" w:color="auto"/>
            </w:tcBorders>
          </w:tcPr>
          <w:p w14:paraId="28E877E7" w14:textId="77777777" w:rsidR="006306FC" w:rsidRDefault="006306FC"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CAC29" w14:textId="77777777" w:rsidR="006306FC" w:rsidRDefault="00000000" w:rsidP="008954A8">
            <w:pPr>
              <w:pStyle w:val="CRCoverPage"/>
              <w:spacing w:after="0"/>
              <w:ind w:left="100"/>
              <w:rPr>
                <w:noProof/>
              </w:rPr>
            </w:pPr>
            <w:fldSimple w:instr=" DOCPROPERTY  SourceIfTsg  \* MERGEFORMAT ">
              <w:r w:rsidR="006306FC">
                <w:rPr>
                  <w:noProof/>
                </w:rPr>
                <w:t>R5</w:t>
              </w:r>
            </w:fldSimple>
          </w:p>
        </w:tc>
      </w:tr>
      <w:tr w:rsidR="006306FC" w14:paraId="0261188B" w14:textId="77777777" w:rsidTr="008954A8">
        <w:tc>
          <w:tcPr>
            <w:tcW w:w="1843" w:type="dxa"/>
            <w:tcBorders>
              <w:left w:val="single" w:sz="4" w:space="0" w:color="auto"/>
            </w:tcBorders>
          </w:tcPr>
          <w:p w14:paraId="738FBAF6" w14:textId="77777777" w:rsidR="006306FC" w:rsidRDefault="006306FC" w:rsidP="008954A8">
            <w:pPr>
              <w:pStyle w:val="CRCoverPage"/>
              <w:spacing w:after="0"/>
              <w:rPr>
                <w:b/>
                <w:i/>
                <w:noProof/>
                <w:sz w:val="8"/>
                <w:szCs w:val="8"/>
              </w:rPr>
            </w:pPr>
          </w:p>
        </w:tc>
        <w:tc>
          <w:tcPr>
            <w:tcW w:w="7797" w:type="dxa"/>
            <w:gridSpan w:val="10"/>
            <w:tcBorders>
              <w:right w:val="single" w:sz="4" w:space="0" w:color="auto"/>
            </w:tcBorders>
          </w:tcPr>
          <w:p w14:paraId="6C047749" w14:textId="77777777" w:rsidR="006306FC" w:rsidRDefault="006306FC" w:rsidP="008954A8">
            <w:pPr>
              <w:pStyle w:val="CRCoverPage"/>
              <w:spacing w:after="0"/>
              <w:rPr>
                <w:noProof/>
                <w:sz w:val="8"/>
                <w:szCs w:val="8"/>
              </w:rPr>
            </w:pPr>
          </w:p>
        </w:tc>
      </w:tr>
      <w:tr w:rsidR="006306FC" w14:paraId="261DE6EE" w14:textId="77777777" w:rsidTr="008954A8">
        <w:tc>
          <w:tcPr>
            <w:tcW w:w="1843" w:type="dxa"/>
            <w:tcBorders>
              <w:left w:val="single" w:sz="4" w:space="0" w:color="auto"/>
            </w:tcBorders>
          </w:tcPr>
          <w:p w14:paraId="61F74B0F" w14:textId="77777777" w:rsidR="006306FC" w:rsidRDefault="006306FC"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670771FD" w14:textId="7DBBADF4" w:rsidR="006306FC" w:rsidRDefault="007D5482" w:rsidP="008954A8">
            <w:pPr>
              <w:pStyle w:val="CRCoverPage"/>
              <w:spacing w:after="0"/>
              <w:ind w:left="100"/>
              <w:rPr>
                <w:noProof/>
              </w:rPr>
            </w:pPr>
            <w:r w:rsidRPr="007D5482">
              <w:rPr>
                <w:noProof/>
              </w:rPr>
              <w:t>NR_SmallData_INACTIVE-UEConTest</w:t>
            </w:r>
          </w:p>
        </w:tc>
        <w:tc>
          <w:tcPr>
            <w:tcW w:w="567" w:type="dxa"/>
            <w:tcBorders>
              <w:left w:val="nil"/>
            </w:tcBorders>
          </w:tcPr>
          <w:p w14:paraId="23ACEB33" w14:textId="77777777" w:rsidR="006306FC" w:rsidRDefault="006306FC" w:rsidP="008954A8">
            <w:pPr>
              <w:pStyle w:val="CRCoverPage"/>
              <w:spacing w:after="0"/>
              <w:ind w:right="100"/>
              <w:rPr>
                <w:noProof/>
              </w:rPr>
            </w:pPr>
          </w:p>
        </w:tc>
        <w:tc>
          <w:tcPr>
            <w:tcW w:w="1417" w:type="dxa"/>
            <w:gridSpan w:val="3"/>
            <w:tcBorders>
              <w:left w:val="nil"/>
            </w:tcBorders>
          </w:tcPr>
          <w:p w14:paraId="3BC7D9C5" w14:textId="77777777" w:rsidR="006306FC" w:rsidRDefault="006306FC"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A3706" w14:textId="77777777" w:rsidR="006306FC" w:rsidRDefault="006306FC"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6306FC" w14:paraId="382D7927" w14:textId="77777777" w:rsidTr="008954A8">
        <w:tc>
          <w:tcPr>
            <w:tcW w:w="1843" w:type="dxa"/>
            <w:tcBorders>
              <w:left w:val="single" w:sz="4" w:space="0" w:color="auto"/>
            </w:tcBorders>
          </w:tcPr>
          <w:p w14:paraId="6430F4C7" w14:textId="77777777" w:rsidR="006306FC" w:rsidRDefault="006306FC" w:rsidP="008954A8">
            <w:pPr>
              <w:pStyle w:val="CRCoverPage"/>
              <w:spacing w:after="0"/>
              <w:rPr>
                <w:b/>
                <w:i/>
                <w:noProof/>
                <w:sz w:val="8"/>
                <w:szCs w:val="8"/>
              </w:rPr>
            </w:pPr>
          </w:p>
        </w:tc>
        <w:tc>
          <w:tcPr>
            <w:tcW w:w="1986" w:type="dxa"/>
            <w:gridSpan w:val="4"/>
          </w:tcPr>
          <w:p w14:paraId="452B5899" w14:textId="77777777" w:rsidR="006306FC" w:rsidRDefault="006306FC" w:rsidP="008954A8">
            <w:pPr>
              <w:pStyle w:val="CRCoverPage"/>
              <w:spacing w:after="0"/>
              <w:rPr>
                <w:noProof/>
                <w:sz w:val="8"/>
                <w:szCs w:val="8"/>
              </w:rPr>
            </w:pPr>
          </w:p>
        </w:tc>
        <w:tc>
          <w:tcPr>
            <w:tcW w:w="2267" w:type="dxa"/>
            <w:gridSpan w:val="2"/>
          </w:tcPr>
          <w:p w14:paraId="2AF2CB69" w14:textId="77777777" w:rsidR="006306FC" w:rsidRDefault="006306FC" w:rsidP="008954A8">
            <w:pPr>
              <w:pStyle w:val="CRCoverPage"/>
              <w:spacing w:after="0"/>
              <w:rPr>
                <w:noProof/>
                <w:sz w:val="8"/>
                <w:szCs w:val="8"/>
              </w:rPr>
            </w:pPr>
          </w:p>
        </w:tc>
        <w:tc>
          <w:tcPr>
            <w:tcW w:w="1417" w:type="dxa"/>
            <w:gridSpan w:val="3"/>
          </w:tcPr>
          <w:p w14:paraId="3F724F37" w14:textId="77777777" w:rsidR="006306FC" w:rsidRDefault="006306FC" w:rsidP="008954A8">
            <w:pPr>
              <w:pStyle w:val="CRCoverPage"/>
              <w:spacing w:after="0"/>
              <w:rPr>
                <w:noProof/>
                <w:sz w:val="8"/>
                <w:szCs w:val="8"/>
              </w:rPr>
            </w:pPr>
          </w:p>
        </w:tc>
        <w:tc>
          <w:tcPr>
            <w:tcW w:w="2127" w:type="dxa"/>
            <w:tcBorders>
              <w:right w:val="single" w:sz="4" w:space="0" w:color="auto"/>
            </w:tcBorders>
          </w:tcPr>
          <w:p w14:paraId="1F55C32E" w14:textId="77777777" w:rsidR="006306FC" w:rsidRDefault="006306FC" w:rsidP="008954A8">
            <w:pPr>
              <w:pStyle w:val="CRCoverPage"/>
              <w:spacing w:after="0"/>
              <w:rPr>
                <w:noProof/>
                <w:sz w:val="8"/>
                <w:szCs w:val="8"/>
              </w:rPr>
            </w:pPr>
          </w:p>
        </w:tc>
      </w:tr>
      <w:tr w:rsidR="006306FC" w14:paraId="0851B87B" w14:textId="77777777" w:rsidTr="008954A8">
        <w:trPr>
          <w:cantSplit/>
        </w:trPr>
        <w:tc>
          <w:tcPr>
            <w:tcW w:w="1843" w:type="dxa"/>
            <w:tcBorders>
              <w:left w:val="single" w:sz="4" w:space="0" w:color="auto"/>
            </w:tcBorders>
          </w:tcPr>
          <w:p w14:paraId="438DA4E9" w14:textId="77777777" w:rsidR="006306FC" w:rsidRDefault="006306FC" w:rsidP="008954A8">
            <w:pPr>
              <w:pStyle w:val="CRCoverPage"/>
              <w:tabs>
                <w:tab w:val="right" w:pos="1759"/>
              </w:tabs>
              <w:spacing w:after="0"/>
              <w:rPr>
                <w:b/>
                <w:i/>
                <w:noProof/>
              </w:rPr>
            </w:pPr>
            <w:r>
              <w:rPr>
                <w:b/>
                <w:i/>
                <w:noProof/>
              </w:rPr>
              <w:t>Category:</w:t>
            </w:r>
          </w:p>
        </w:tc>
        <w:tc>
          <w:tcPr>
            <w:tcW w:w="851" w:type="dxa"/>
            <w:shd w:val="pct30" w:color="FFFF00" w:fill="auto"/>
          </w:tcPr>
          <w:p w14:paraId="2BFC4D05" w14:textId="77777777" w:rsidR="006306FC" w:rsidRDefault="00000000" w:rsidP="008954A8">
            <w:pPr>
              <w:pStyle w:val="CRCoverPage"/>
              <w:spacing w:after="0"/>
              <w:ind w:left="100" w:right="-609"/>
              <w:rPr>
                <w:b/>
                <w:noProof/>
              </w:rPr>
            </w:pPr>
            <w:fldSimple w:instr=" DOCPROPERTY  Cat  \* MERGEFORMAT ">
              <w:r w:rsidR="006306FC">
                <w:rPr>
                  <w:b/>
                  <w:noProof/>
                </w:rPr>
                <w:t>F</w:t>
              </w:r>
            </w:fldSimple>
          </w:p>
        </w:tc>
        <w:tc>
          <w:tcPr>
            <w:tcW w:w="3402" w:type="dxa"/>
            <w:gridSpan w:val="5"/>
            <w:tcBorders>
              <w:left w:val="nil"/>
            </w:tcBorders>
          </w:tcPr>
          <w:p w14:paraId="09239282" w14:textId="77777777" w:rsidR="006306FC" w:rsidRDefault="006306FC" w:rsidP="008954A8">
            <w:pPr>
              <w:pStyle w:val="CRCoverPage"/>
              <w:spacing w:after="0"/>
              <w:rPr>
                <w:noProof/>
              </w:rPr>
            </w:pPr>
          </w:p>
        </w:tc>
        <w:tc>
          <w:tcPr>
            <w:tcW w:w="1417" w:type="dxa"/>
            <w:gridSpan w:val="3"/>
            <w:tcBorders>
              <w:left w:val="nil"/>
            </w:tcBorders>
          </w:tcPr>
          <w:p w14:paraId="34B848F6" w14:textId="77777777" w:rsidR="006306FC" w:rsidRDefault="006306FC"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E700" w14:textId="77777777" w:rsidR="006306FC" w:rsidRDefault="00000000" w:rsidP="008954A8">
            <w:pPr>
              <w:pStyle w:val="CRCoverPage"/>
              <w:spacing w:after="0"/>
              <w:ind w:left="100"/>
              <w:rPr>
                <w:noProof/>
              </w:rPr>
            </w:pPr>
            <w:fldSimple w:instr=" DOCPROPERTY  Release  \* MERGEFORMAT ">
              <w:r w:rsidR="006306FC">
                <w:rPr>
                  <w:noProof/>
                </w:rPr>
                <w:t>Rel</w:t>
              </w:r>
            </w:fldSimple>
            <w:r w:rsidR="006306FC">
              <w:rPr>
                <w:noProof/>
              </w:rPr>
              <w:t>-17</w:t>
            </w:r>
          </w:p>
        </w:tc>
      </w:tr>
      <w:tr w:rsidR="006306FC" w14:paraId="54D5F47C" w14:textId="77777777" w:rsidTr="008954A8">
        <w:tc>
          <w:tcPr>
            <w:tcW w:w="1843" w:type="dxa"/>
            <w:tcBorders>
              <w:left w:val="single" w:sz="4" w:space="0" w:color="auto"/>
              <w:bottom w:val="single" w:sz="4" w:space="0" w:color="auto"/>
            </w:tcBorders>
          </w:tcPr>
          <w:p w14:paraId="421EF31E" w14:textId="77777777" w:rsidR="006306FC" w:rsidRDefault="006306FC" w:rsidP="008954A8">
            <w:pPr>
              <w:pStyle w:val="CRCoverPage"/>
              <w:spacing w:after="0"/>
              <w:rPr>
                <w:b/>
                <w:i/>
                <w:noProof/>
              </w:rPr>
            </w:pPr>
          </w:p>
        </w:tc>
        <w:tc>
          <w:tcPr>
            <w:tcW w:w="4677" w:type="dxa"/>
            <w:gridSpan w:val="8"/>
            <w:tcBorders>
              <w:bottom w:val="single" w:sz="4" w:space="0" w:color="auto"/>
            </w:tcBorders>
          </w:tcPr>
          <w:p w14:paraId="386194B9" w14:textId="77777777" w:rsidR="006306FC" w:rsidRDefault="006306FC"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35A59" w14:textId="77777777" w:rsidR="006306FC" w:rsidRDefault="006306FC"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DB357" w14:textId="77777777" w:rsidR="006306FC" w:rsidRPr="007C2097" w:rsidRDefault="006306FC"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06FC" w14:paraId="6B6BDAFF" w14:textId="77777777" w:rsidTr="008954A8">
        <w:tc>
          <w:tcPr>
            <w:tcW w:w="1843" w:type="dxa"/>
          </w:tcPr>
          <w:p w14:paraId="2F1117C2" w14:textId="77777777" w:rsidR="006306FC" w:rsidRDefault="006306FC" w:rsidP="008954A8">
            <w:pPr>
              <w:pStyle w:val="CRCoverPage"/>
              <w:spacing w:after="0"/>
              <w:rPr>
                <w:b/>
                <w:i/>
                <w:noProof/>
                <w:sz w:val="8"/>
                <w:szCs w:val="8"/>
              </w:rPr>
            </w:pPr>
          </w:p>
        </w:tc>
        <w:tc>
          <w:tcPr>
            <w:tcW w:w="7797" w:type="dxa"/>
            <w:gridSpan w:val="10"/>
          </w:tcPr>
          <w:p w14:paraId="3DC937BB" w14:textId="77777777" w:rsidR="006306FC" w:rsidRDefault="006306FC" w:rsidP="008954A8">
            <w:pPr>
              <w:pStyle w:val="CRCoverPage"/>
              <w:spacing w:after="0"/>
              <w:rPr>
                <w:noProof/>
                <w:sz w:val="8"/>
                <w:szCs w:val="8"/>
              </w:rPr>
            </w:pPr>
          </w:p>
        </w:tc>
      </w:tr>
      <w:tr w:rsidR="006306FC" w14:paraId="554D01F2" w14:textId="77777777" w:rsidTr="008954A8">
        <w:tc>
          <w:tcPr>
            <w:tcW w:w="2694" w:type="dxa"/>
            <w:gridSpan w:val="2"/>
            <w:tcBorders>
              <w:top w:val="single" w:sz="4" w:space="0" w:color="auto"/>
              <w:left w:val="single" w:sz="4" w:space="0" w:color="auto"/>
            </w:tcBorders>
          </w:tcPr>
          <w:p w14:paraId="23BD4F37" w14:textId="77777777" w:rsidR="006306FC" w:rsidRDefault="006306FC"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4BE15" w14:textId="4C40959B" w:rsidR="009D6447" w:rsidRPr="002B25AB" w:rsidRDefault="006306FC" w:rsidP="00420BB6">
            <w:pPr>
              <w:pStyle w:val="CRCoverPage"/>
              <w:spacing w:after="0"/>
              <w:ind w:left="100"/>
              <w:rPr>
                <w:rFonts w:eastAsia="SimSun"/>
                <w:noProof/>
                <w:lang w:eastAsia="zh-CN"/>
              </w:rPr>
            </w:pPr>
            <w:r>
              <w:rPr>
                <w:rFonts w:eastAsia="SimSun"/>
                <w:noProof/>
                <w:lang w:eastAsia="zh-CN"/>
              </w:rPr>
              <w:t>New test case ‘</w:t>
            </w:r>
            <w:r w:rsidR="0051000F" w:rsidRPr="0051000F">
              <w:rPr>
                <w:rFonts w:eastAsia="SimSun"/>
                <w:noProof/>
                <w:lang w:eastAsia="zh-CN"/>
              </w:rPr>
              <w:t>RA Based SDT</w:t>
            </w:r>
            <w:r w:rsidR="009D6447">
              <w:rPr>
                <w:rFonts w:eastAsia="SimSun"/>
                <w:noProof/>
                <w:lang w:eastAsia="zh-CN"/>
              </w:rPr>
              <w:t xml:space="preserve"> </w:t>
            </w:r>
            <w:r w:rsidR="0051000F" w:rsidRPr="0051000F">
              <w:rPr>
                <w:rFonts w:eastAsia="SimSun"/>
                <w:noProof/>
                <w:lang w:eastAsia="zh-CN"/>
              </w:rPr>
              <w:t>/</w:t>
            </w:r>
            <w:r w:rsidR="009D6447">
              <w:rPr>
                <w:rFonts w:eastAsia="SimSun"/>
                <w:noProof/>
                <w:lang w:eastAsia="zh-CN"/>
              </w:rPr>
              <w:t xml:space="preserve"> </w:t>
            </w:r>
            <w:r w:rsidR="0051000F" w:rsidRPr="0051000F">
              <w:rPr>
                <w:rFonts w:eastAsia="SimSun"/>
                <w:noProof/>
                <w:lang w:eastAsia="zh-CN"/>
              </w:rPr>
              <w:t>4-step RA based SDT</w:t>
            </w:r>
            <w:r w:rsidR="009D6447">
              <w:rPr>
                <w:rFonts w:eastAsia="SimSun"/>
                <w:noProof/>
                <w:lang w:eastAsia="zh-CN"/>
              </w:rPr>
              <w:t xml:space="preserve"> </w:t>
            </w:r>
            <w:r w:rsidR="0051000F" w:rsidRPr="0051000F">
              <w:rPr>
                <w:rFonts w:eastAsia="SimSun"/>
                <w:noProof/>
                <w:lang w:eastAsia="zh-CN"/>
              </w:rPr>
              <w:t>/</w:t>
            </w:r>
            <w:r w:rsidR="009D6447">
              <w:rPr>
                <w:rFonts w:eastAsia="SimSun"/>
                <w:noProof/>
                <w:lang w:eastAsia="zh-CN"/>
              </w:rPr>
              <w:t xml:space="preserve"> </w:t>
            </w:r>
            <w:r w:rsidR="0051000F" w:rsidRPr="0051000F">
              <w:rPr>
                <w:rFonts w:eastAsia="SimSun"/>
                <w:noProof/>
                <w:lang w:eastAsia="zh-CN"/>
              </w:rPr>
              <w:t>Time Alignment Timer expiry</w:t>
            </w:r>
            <w:r>
              <w:rPr>
                <w:rFonts w:eastAsia="SimSun"/>
                <w:noProof/>
                <w:lang w:eastAsia="zh-CN"/>
              </w:rPr>
              <w:t>’ needs to be added</w:t>
            </w:r>
          </w:p>
        </w:tc>
      </w:tr>
      <w:tr w:rsidR="006306FC" w14:paraId="33D95D6A" w14:textId="77777777" w:rsidTr="008954A8">
        <w:tc>
          <w:tcPr>
            <w:tcW w:w="2694" w:type="dxa"/>
            <w:gridSpan w:val="2"/>
            <w:tcBorders>
              <w:left w:val="single" w:sz="4" w:space="0" w:color="auto"/>
            </w:tcBorders>
          </w:tcPr>
          <w:p w14:paraId="06508459"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59F1FF3B" w14:textId="77777777" w:rsidR="006306FC" w:rsidRDefault="006306FC" w:rsidP="008954A8">
            <w:pPr>
              <w:pStyle w:val="CRCoverPage"/>
              <w:spacing w:after="0"/>
              <w:rPr>
                <w:noProof/>
                <w:sz w:val="8"/>
                <w:szCs w:val="8"/>
              </w:rPr>
            </w:pPr>
          </w:p>
        </w:tc>
      </w:tr>
      <w:tr w:rsidR="006306FC" w:rsidRPr="00D16662" w14:paraId="7352C9B4" w14:textId="77777777" w:rsidTr="008954A8">
        <w:tc>
          <w:tcPr>
            <w:tcW w:w="2694" w:type="dxa"/>
            <w:gridSpan w:val="2"/>
            <w:tcBorders>
              <w:left w:val="single" w:sz="4" w:space="0" w:color="auto"/>
            </w:tcBorders>
          </w:tcPr>
          <w:p w14:paraId="34E18353" w14:textId="77777777" w:rsidR="006306FC" w:rsidRDefault="006306FC"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7DC7F" w14:textId="77777777" w:rsidR="006306FC" w:rsidRPr="00064F12" w:rsidRDefault="006306FC" w:rsidP="008954A8">
            <w:pPr>
              <w:pStyle w:val="CRCoverPage"/>
              <w:spacing w:after="0"/>
              <w:ind w:firstLineChars="50" w:firstLine="100"/>
            </w:pPr>
            <w:r>
              <w:t>Added the new test case</w:t>
            </w:r>
          </w:p>
        </w:tc>
      </w:tr>
      <w:tr w:rsidR="006306FC" w14:paraId="08C995CD" w14:textId="77777777" w:rsidTr="008954A8">
        <w:tc>
          <w:tcPr>
            <w:tcW w:w="2694" w:type="dxa"/>
            <w:gridSpan w:val="2"/>
            <w:tcBorders>
              <w:left w:val="single" w:sz="4" w:space="0" w:color="auto"/>
            </w:tcBorders>
          </w:tcPr>
          <w:p w14:paraId="4A10E8DD"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05C24479" w14:textId="77777777" w:rsidR="006306FC" w:rsidRDefault="006306FC" w:rsidP="008954A8">
            <w:pPr>
              <w:pStyle w:val="CRCoverPage"/>
              <w:spacing w:after="0"/>
              <w:rPr>
                <w:noProof/>
                <w:sz w:val="8"/>
                <w:szCs w:val="8"/>
              </w:rPr>
            </w:pPr>
          </w:p>
        </w:tc>
      </w:tr>
      <w:tr w:rsidR="006306FC" w14:paraId="1028543A" w14:textId="77777777" w:rsidTr="008954A8">
        <w:tc>
          <w:tcPr>
            <w:tcW w:w="2694" w:type="dxa"/>
            <w:gridSpan w:val="2"/>
            <w:tcBorders>
              <w:left w:val="single" w:sz="4" w:space="0" w:color="auto"/>
              <w:bottom w:val="single" w:sz="4" w:space="0" w:color="auto"/>
            </w:tcBorders>
          </w:tcPr>
          <w:p w14:paraId="388483A8" w14:textId="77777777" w:rsidR="006306FC" w:rsidRDefault="006306FC"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BA7FC" w14:textId="77777777" w:rsidR="006306FC" w:rsidRPr="00C83A67" w:rsidRDefault="006306FC" w:rsidP="008954A8">
            <w:pPr>
              <w:pStyle w:val="CRCoverPage"/>
              <w:spacing w:after="0"/>
              <w:ind w:firstLineChars="50" w:firstLine="100"/>
              <w:rPr>
                <w:noProof/>
                <w:lang w:eastAsia="zh-CN"/>
              </w:rPr>
            </w:pPr>
            <w:r>
              <w:rPr>
                <w:noProof/>
                <w:lang w:eastAsia="zh-CN"/>
              </w:rPr>
              <w:t>The UE interoperability cannot be guaranteed</w:t>
            </w:r>
          </w:p>
        </w:tc>
      </w:tr>
      <w:tr w:rsidR="006306FC" w14:paraId="76367DA5" w14:textId="77777777" w:rsidTr="008954A8">
        <w:tc>
          <w:tcPr>
            <w:tcW w:w="2694" w:type="dxa"/>
            <w:gridSpan w:val="2"/>
          </w:tcPr>
          <w:p w14:paraId="7633FB33" w14:textId="77777777" w:rsidR="006306FC" w:rsidRDefault="006306FC" w:rsidP="008954A8">
            <w:pPr>
              <w:pStyle w:val="CRCoverPage"/>
              <w:spacing w:after="0"/>
              <w:rPr>
                <w:b/>
                <w:i/>
                <w:noProof/>
                <w:sz w:val="8"/>
                <w:szCs w:val="8"/>
              </w:rPr>
            </w:pPr>
          </w:p>
        </w:tc>
        <w:tc>
          <w:tcPr>
            <w:tcW w:w="6946" w:type="dxa"/>
            <w:gridSpan w:val="9"/>
          </w:tcPr>
          <w:p w14:paraId="4338D454" w14:textId="77777777" w:rsidR="006306FC" w:rsidRDefault="006306FC" w:rsidP="008954A8">
            <w:pPr>
              <w:pStyle w:val="CRCoverPage"/>
              <w:spacing w:after="0"/>
              <w:rPr>
                <w:noProof/>
                <w:sz w:val="8"/>
                <w:szCs w:val="8"/>
              </w:rPr>
            </w:pPr>
          </w:p>
        </w:tc>
      </w:tr>
      <w:tr w:rsidR="006306FC" w14:paraId="74223242" w14:textId="77777777" w:rsidTr="008954A8">
        <w:tc>
          <w:tcPr>
            <w:tcW w:w="2694" w:type="dxa"/>
            <w:gridSpan w:val="2"/>
            <w:tcBorders>
              <w:top w:val="single" w:sz="4" w:space="0" w:color="auto"/>
              <w:left w:val="single" w:sz="4" w:space="0" w:color="auto"/>
            </w:tcBorders>
          </w:tcPr>
          <w:p w14:paraId="237F08B2" w14:textId="77777777" w:rsidR="006306FC" w:rsidRDefault="006306FC"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D61EA" w14:textId="3C48D728" w:rsidR="006306FC" w:rsidRDefault="006306FC" w:rsidP="008954A8">
            <w:pPr>
              <w:pStyle w:val="CRCoverPage"/>
              <w:spacing w:after="0"/>
              <w:ind w:left="100"/>
              <w:rPr>
                <w:noProof/>
              </w:rPr>
            </w:pPr>
            <w:r>
              <w:rPr>
                <w:noProof/>
                <w:lang w:eastAsia="zh-CN"/>
              </w:rPr>
              <w:t>7.1.1.1</w:t>
            </w:r>
            <w:r w:rsidR="0051000F">
              <w:rPr>
                <w:noProof/>
                <w:lang w:eastAsia="zh-CN"/>
              </w:rPr>
              <w:t>3</w:t>
            </w:r>
            <w:r>
              <w:rPr>
                <w:noProof/>
                <w:lang w:eastAsia="zh-CN"/>
              </w:rPr>
              <w:t>.</w:t>
            </w:r>
            <w:r w:rsidR="0051000F">
              <w:rPr>
                <w:noProof/>
                <w:lang w:eastAsia="zh-CN"/>
              </w:rPr>
              <w:t>4</w:t>
            </w:r>
          </w:p>
        </w:tc>
      </w:tr>
      <w:tr w:rsidR="006306FC" w14:paraId="1846F6E5" w14:textId="77777777" w:rsidTr="008954A8">
        <w:tc>
          <w:tcPr>
            <w:tcW w:w="2694" w:type="dxa"/>
            <w:gridSpan w:val="2"/>
            <w:tcBorders>
              <w:left w:val="single" w:sz="4" w:space="0" w:color="auto"/>
            </w:tcBorders>
          </w:tcPr>
          <w:p w14:paraId="5EEF0F87"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14338A22" w14:textId="77777777" w:rsidR="006306FC" w:rsidRDefault="006306FC" w:rsidP="008954A8">
            <w:pPr>
              <w:pStyle w:val="CRCoverPage"/>
              <w:spacing w:after="0"/>
              <w:rPr>
                <w:noProof/>
                <w:sz w:val="8"/>
                <w:szCs w:val="8"/>
              </w:rPr>
            </w:pPr>
          </w:p>
        </w:tc>
      </w:tr>
      <w:tr w:rsidR="006306FC" w14:paraId="4CCE5EEF" w14:textId="77777777" w:rsidTr="008954A8">
        <w:tc>
          <w:tcPr>
            <w:tcW w:w="2694" w:type="dxa"/>
            <w:gridSpan w:val="2"/>
            <w:tcBorders>
              <w:left w:val="single" w:sz="4" w:space="0" w:color="auto"/>
            </w:tcBorders>
          </w:tcPr>
          <w:p w14:paraId="757A8009" w14:textId="77777777" w:rsidR="006306FC" w:rsidRDefault="006306FC"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ED918" w14:textId="77777777" w:rsidR="006306FC" w:rsidRDefault="006306FC"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B696D" w14:textId="77777777" w:rsidR="006306FC" w:rsidRDefault="006306FC" w:rsidP="008954A8">
            <w:pPr>
              <w:pStyle w:val="CRCoverPage"/>
              <w:spacing w:after="0"/>
              <w:jc w:val="center"/>
              <w:rPr>
                <w:b/>
                <w:caps/>
                <w:noProof/>
              </w:rPr>
            </w:pPr>
            <w:r>
              <w:rPr>
                <w:b/>
                <w:caps/>
                <w:noProof/>
              </w:rPr>
              <w:t>N</w:t>
            </w:r>
          </w:p>
        </w:tc>
        <w:tc>
          <w:tcPr>
            <w:tcW w:w="2977" w:type="dxa"/>
            <w:gridSpan w:val="4"/>
          </w:tcPr>
          <w:p w14:paraId="2278503E" w14:textId="77777777" w:rsidR="006306FC" w:rsidRDefault="006306FC"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B2599" w14:textId="77777777" w:rsidR="006306FC" w:rsidRDefault="006306FC" w:rsidP="008954A8">
            <w:pPr>
              <w:pStyle w:val="CRCoverPage"/>
              <w:spacing w:after="0"/>
              <w:ind w:left="99"/>
              <w:rPr>
                <w:noProof/>
              </w:rPr>
            </w:pPr>
          </w:p>
        </w:tc>
      </w:tr>
      <w:tr w:rsidR="006306FC" w14:paraId="03B3993F" w14:textId="77777777" w:rsidTr="008954A8">
        <w:tc>
          <w:tcPr>
            <w:tcW w:w="2694" w:type="dxa"/>
            <w:gridSpan w:val="2"/>
            <w:tcBorders>
              <w:left w:val="single" w:sz="4" w:space="0" w:color="auto"/>
            </w:tcBorders>
          </w:tcPr>
          <w:p w14:paraId="241CD682" w14:textId="77777777" w:rsidR="006306FC" w:rsidRDefault="006306FC"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E1159" w14:textId="77777777" w:rsidR="006306FC" w:rsidRDefault="006306F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C27D3" w14:textId="77777777" w:rsidR="006306FC" w:rsidRDefault="006306FC" w:rsidP="008954A8">
            <w:pPr>
              <w:pStyle w:val="CRCoverPage"/>
              <w:spacing w:after="0"/>
              <w:jc w:val="center"/>
              <w:rPr>
                <w:b/>
                <w:caps/>
                <w:noProof/>
              </w:rPr>
            </w:pPr>
            <w:r>
              <w:rPr>
                <w:b/>
                <w:caps/>
                <w:noProof/>
              </w:rPr>
              <w:t>X</w:t>
            </w:r>
          </w:p>
        </w:tc>
        <w:tc>
          <w:tcPr>
            <w:tcW w:w="2977" w:type="dxa"/>
            <w:gridSpan w:val="4"/>
          </w:tcPr>
          <w:p w14:paraId="03208EBE" w14:textId="77777777" w:rsidR="006306FC" w:rsidRDefault="006306FC"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0B9C6" w14:textId="77777777" w:rsidR="006306FC" w:rsidRDefault="006306FC" w:rsidP="008954A8">
            <w:pPr>
              <w:pStyle w:val="CRCoverPage"/>
              <w:spacing w:after="0"/>
              <w:ind w:left="99"/>
              <w:rPr>
                <w:noProof/>
              </w:rPr>
            </w:pPr>
            <w:r>
              <w:rPr>
                <w:noProof/>
              </w:rPr>
              <w:t xml:space="preserve">TS/TR ... CR ... </w:t>
            </w:r>
          </w:p>
        </w:tc>
      </w:tr>
      <w:tr w:rsidR="006306FC" w14:paraId="093277B3" w14:textId="77777777" w:rsidTr="008954A8">
        <w:tc>
          <w:tcPr>
            <w:tcW w:w="2694" w:type="dxa"/>
            <w:gridSpan w:val="2"/>
            <w:tcBorders>
              <w:left w:val="single" w:sz="4" w:space="0" w:color="auto"/>
            </w:tcBorders>
          </w:tcPr>
          <w:p w14:paraId="1C0AAA1E" w14:textId="77777777" w:rsidR="006306FC" w:rsidRDefault="006306FC"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D00C6" w14:textId="77777777" w:rsidR="006306FC" w:rsidRDefault="006306FC"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39325" w14:textId="77777777" w:rsidR="006306FC" w:rsidRDefault="006306FC" w:rsidP="008954A8">
            <w:pPr>
              <w:pStyle w:val="CRCoverPage"/>
              <w:spacing w:after="0"/>
              <w:jc w:val="center"/>
              <w:rPr>
                <w:b/>
                <w:caps/>
                <w:noProof/>
              </w:rPr>
            </w:pPr>
            <w:r>
              <w:rPr>
                <w:rFonts w:hint="eastAsia"/>
                <w:b/>
                <w:caps/>
                <w:noProof/>
                <w:lang w:eastAsia="ja-JP"/>
              </w:rPr>
              <w:t>X</w:t>
            </w:r>
          </w:p>
        </w:tc>
        <w:tc>
          <w:tcPr>
            <w:tcW w:w="2977" w:type="dxa"/>
            <w:gridSpan w:val="4"/>
          </w:tcPr>
          <w:p w14:paraId="07B0C11F" w14:textId="77777777" w:rsidR="006306FC" w:rsidRDefault="006306FC"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D6B1A" w14:textId="77777777" w:rsidR="006306FC" w:rsidRDefault="006306FC" w:rsidP="008954A8">
            <w:pPr>
              <w:pStyle w:val="CRCoverPage"/>
              <w:spacing w:after="0"/>
              <w:ind w:left="99"/>
              <w:rPr>
                <w:noProof/>
              </w:rPr>
            </w:pPr>
            <w:r>
              <w:rPr>
                <w:noProof/>
              </w:rPr>
              <w:t>TS/TR ... CR ...</w:t>
            </w:r>
          </w:p>
        </w:tc>
      </w:tr>
      <w:tr w:rsidR="006306FC" w14:paraId="0626DE50" w14:textId="77777777" w:rsidTr="008954A8">
        <w:tc>
          <w:tcPr>
            <w:tcW w:w="2694" w:type="dxa"/>
            <w:gridSpan w:val="2"/>
            <w:tcBorders>
              <w:left w:val="single" w:sz="4" w:space="0" w:color="auto"/>
            </w:tcBorders>
          </w:tcPr>
          <w:p w14:paraId="7026CACB" w14:textId="77777777" w:rsidR="006306FC" w:rsidRDefault="006306FC"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EB380" w14:textId="77777777" w:rsidR="006306FC" w:rsidRDefault="006306F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02C0" w14:textId="77777777" w:rsidR="006306FC" w:rsidRDefault="006306FC" w:rsidP="008954A8">
            <w:pPr>
              <w:pStyle w:val="CRCoverPage"/>
              <w:spacing w:after="0"/>
              <w:jc w:val="center"/>
              <w:rPr>
                <w:b/>
                <w:caps/>
                <w:noProof/>
              </w:rPr>
            </w:pPr>
            <w:r>
              <w:rPr>
                <w:b/>
                <w:caps/>
                <w:noProof/>
              </w:rPr>
              <w:t>X</w:t>
            </w:r>
          </w:p>
        </w:tc>
        <w:tc>
          <w:tcPr>
            <w:tcW w:w="2977" w:type="dxa"/>
            <w:gridSpan w:val="4"/>
          </w:tcPr>
          <w:p w14:paraId="706B6400" w14:textId="77777777" w:rsidR="006306FC" w:rsidRDefault="006306FC"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8558D" w14:textId="77777777" w:rsidR="006306FC" w:rsidRDefault="006306FC" w:rsidP="008954A8">
            <w:pPr>
              <w:pStyle w:val="CRCoverPage"/>
              <w:spacing w:after="0"/>
              <w:ind w:left="99"/>
              <w:rPr>
                <w:noProof/>
              </w:rPr>
            </w:pPr>
            <w:r>
              <w:rPr>
                <w:noProof/>
              </w:rPr>
              <w:t xml:space="preserve">TS/TR ... CR ... </w:t>
            </w:r>
          </w:p>
        </w:tc>
      </w:tr>
      <w:tr w:rsidR="006306FC" w14:paraId="54FD6DFF" w14:textId="77777777" w:rsidTr="008954A8">
        <w:tc>
          <w:tcPr>
            <w:tcW w:w="2694" w:type="dxa"/>
            <w:gridSpan w:val="2"/>
            <w:tcBorders>
              <w:left w:val="single" w:sz="4" w:space="0" w:color="auto"/>
            </w:tcBorders>
          </w:tcPr>
          <w:p w14:paraId="1C2B5F9B" w14:textId="77777777" w:rsidR="006306FC" w:rsidRDefault="006306FC" w:rsidP="008954A8">
            <w:pPr>
              <w:pStyle w:val="CRCoverPage"/>
              <w:spacing w:after="0"/>
              <w:rPr>
                <w:b/>
                <w:i/>
                <w:noProof/>
              </w:rPr>
            </w:pPr>
          </w:p>
        </w:tc>
        <w:tc>
          <w:tcPr>
            <w:tcW w:w="6946" w:type="dxa"/>
            <w:gridSpan w:val="9"/>
            <w:tcBorders>
              <w:right w:val="single" w:sz="4" w:space="0" w:color="auto"/>
            </w:tcBorders>
          </w:tcPr>
          <w:p w14:paraId="46FF8E28" w14:textId="77777777" w:rsidR="006306FC" w:rsidRDefault="006306FC" w:rsidP="008954A8">
            <w:pPr>
              <w:pStyle w:val="CRCoverPage"/>
              <w:spacing w:after="0"/>
              <w:rPr>
                <w:noProof/>
              </w:rPr>
            </w:pPr>
          </w:p>
        </w:tc>
      </w:tr>
      <w:tr w:rsidR="006306FC" w14:paraId="592A0A71" w14:textId="77777777" w:rsidTr="008954A8">
        <w:tc>
          <w:tcPr>
            <w:tcW w:w="2694" w:type="dxa"/>
            <w:gridSpan w:val="2"/>
            <w:tcBorders>
              <w:left w:val="single" w:sz="4" w:space="0" w:color="auto"/>
              <w:bottom w:val="single" w:sz="4" w:space="0" w:color="auto"/>
            </w:tcBorders>
          </w:tcPr>
          <w:p w14:paraId="1971A4D5" w14:textId="77777777" w:rsidR="006306FC" w:rsidRDefault="006306FC"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D4703" w14:textId="77777777" w:rsidR="006306FC" w:rsidRDefault="006306FC" w:rsidP="008954A8">
            <w:pPr>
              <w:pStyle w:val="CRCoverPage"/>
              <w:spacing w:after="0"/>
              <w:ind w:left="100"/>
              <w:rPr>
                <w:noProof/>
              </w:rPr>
            </w:pPr>
          </w:p>
        </w:tc>
      </w:tr>
      <w:tr w:rsidR="006306FC" w:rsidRPr="008863B9" w14:paraId="06333EC1" w14:textId="77777777" w:rsidTr="008954A8">
        <w:tc>
          <w:tcPr>
            <w:tcW w:w="2694" w:type="dxa"/>
            <w:gridSpan w:val="2"/>
            <w:tcBorders>
              <w:top w:val="single" w:sz="4" w:space="0" w:color="auto"/>
              <w:bottom w:val="single" w:sz="4" w:space="0" w:color="auto"/>
            </w:tcBorders>
          </w:tcPr>
          <w:p w14:paraId="3CDF6E69" w14:textId="77777777" w:rsidR="006306FC" w:rsidRPr="008863B9" w:rsidRDefault="006306FC"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B986B" w14:textId="77777777" w:rsidR="006306FC" w:rsidRPr="008863B9" w:rsidRDefault="006306FC" w:rsidP="008954A8">
            <w:pPr>
              <w:pStyle w:val="CRCoverPage"/>
              <w:spacing w:after="0"/>
              <w:ind w:left="100"/>
              <w:rPr>
                <w:noProof/>
                <w:sz w:val="8"/>
                <w:szCs w:val="8"/>
              </w:rPr>
            </w:pPr>
          </w:p>
        </w:tc>
      </w:tr>
      <w:tr w:rsidR="006306FC" w14:paraId="206FA2D6" w14:textId="77777777" w:rsidTr="008954A8">
        <w:tc>
          <w:tcPr>
            <w:tcW w:w="2694" w:type="dxa"/>
            <w:gridSpan w:val="2"/>
            <w:tcBorders>
              <w:top w:val="single" w:sz="4" w:space="0" w:color="auto"/>
              <w:left w:val="single" w:sz="4" w:space="0" w:color="auto"/>
              <w:bottom w:val="single" w:sz="4" w:space="0" w:color="auto"/>
            </w:tcBorders>
          </w:tcPr>
          <w:p w14:paraId="76FB2B95" w14:textId="77777777" w:rsidR="006306FC" w:rsidRDefault="006306FC"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3D92F" w14:textId="77777777" w:rsidR="006306FC" w:rsidRDefault="006306FC" w:rsidP="008954A8">
            <w:pPr>
              <w:pStyle w:val="CRCoverPage"/>
              <w:spacing w:after="0"/>
              <w:ind w:left="100"/>
            </w:pPr>
          </w:p>
        </w:tc>
      </w:tr>
    </w:tbl>
    <w:p w14:paraId="75C6BF82" w14:textId="77777777" w:rsidR="006306FC" w:rsidRDefault="006306FC" w:rsidP="006306FC">
      <w:pPr>
        <w:pStyle w:val="CRCoverPage"/>
        <w:spacing w:after="0"/>
        <w:rPr>
          <w:noProof/>
          <w:sz w:val="8"/>
          <w:szCs w:val="8"/>
        </w:rPr>
      </w:pPr>
    </w:p>
    <w:p w14:paraId="68FDA3CB" w14:textId="64ADE146" w:rsidR="003B7A5A" w:rsidRPr="00BB5D0C" w:rsidRDefault="006306FC" w:rsidP="006306FC">
      <w:pPr>
        <w:pStyle w:val="H6"/>
      </w:pPr>
      <w:r>
        <w:br w:type="page"/>
      </w:r>
      <w:r w:rsidR="003B7A5A" w:rsidRPr="00BB5D0C">
        <w:lastRenderedPageBreak/>
        <w:t>7.1.1.13.2.3.3</w:t>
      </w:r>
      <w:r w:rsidR="003B7A5A" w:rsidRPr="00BB5D0C">
        <w:tab/>
        <w:t>Specific message contents</w:t>
      </w:r>
    </w:p>
    <w:p w14:paraId="6581A4D2" w14:textId="77777777" w:rsidR="003B7A5A" w:rsidRPr="00BB5D0C" w:rsidRDefault="003B7A5A" w:rsidP="003B7A5A">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B7A5A" w:rsidRPr="00BB5D0C" w14:paraId="55183BEF" w14:textId="77777777" w:rsidTr="008954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9CF2B7" w14:textId="77777777" w:rsidR="003B7A5A" w:rsidRPr="00BB5D0C" w:rsidRDefault="003B7A5A" w:rsidP="008954A8">
            <w:pPr>
              <w:pStyle w:val="TAL"/>
            </w:pPr>
            <w:r w:rsidRPr="00BB5D0C">
              <w:t xml:space="preserve">Derivation Path: TS 36.508-1 </w:t>
            </w:r>
            <w:r w:rsidRPr="00BB5D0C">
              <w:rPr>
                <w:lang w:eastAsia="zh-CN"/>
              </w:rPr>
              <w:t>[7]</w:t>
            </w:r>
            <w:r w:rsidRPr="00BB5D0C">
              <w:t xml:space="preserve"> table 4.7A-3 condition UE test loop mode B</w:t>
            </w:r>
          </w:p>
        </w:tc>
      </w:tr>
      <w:tr w:rsidR="003B7A5A" w:rsidRPr="00BB5D0C" w14:paraId="67E64B49"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C0176B" w14:textId="77777777" w:rsidR="003B7A5A" w:rsidRPr="00BB5D0C" w:rsidRDefault="003B7A5A" w:rsidP="008954A8">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4F244F" w14:textId="77777777" w:rsidR="003B7A5A" w:rsidRPr="00BB5D0C" w:rsidRDefault="003B7A5A" w:rsidP="008954A8">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1030CCA2" w14:textId="77777777" w:rsidR="003B7A5A" w:rsidRPr="00BB5D0C" w:rsidRDefault="003B7A5A" w:rsidP="008954A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B2725EA" w14:textId="77777777" w:rsidR="003B7A5A" w:rsidRPr="00BB5D0C" w:rsidRDefault="003B7A5A" w:rsidP="008954A8">
            <w:pPr>
              <w:pStyle w:val="TAH"/>
            </w:pPr>
            <w:r w:rsidRPr="00BB5D0C">
              <w:t>Condition</w:t>
            </w:r>
          </w:p>
        </w:tc>
      </w:tr>
      <w:tr w:rsidR="003B7A5A" w:rsidRPr="00BB5D0C" w14:paraId="3F489693"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E32217" w14:textId="77777777" w:rsidR="003B7A5A" w:rsidRPr="00BB5D0C" w:rsidRDefault="003B7A5A" w:rsidP="008954A8">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9F756B" w14:textId="77777777" w:rsidR="003B7A5A" w:rsidRPr="00BB5D0C" w:rsidRDefault="003B7A5A" w:rsidP="008954A8">
            <w:pPr>
              <w:pStyle w:val="TAL"/>
            </w:pPr>
          </w:p>
        </w:tc>
        <w:tc>
          <w:tcPr>
            <w:tcW w:w="1699" w:type="dxa"/>
            <w:tcBorders>
              <w:top w:val="single" w:sz="4" w:space="0" w:color="auto"/>
              <w:left w:val="single" w:sz="4" w:space="0" w:color="auto"/>
              <w:bottom w:val="single" w:sz="4" w:space="0" w:color="auto"/>
              <w:right w:val="single" w:sz="4" w:space="0" w:color="auto"/>
            </w:tcBorders>
          </w:tcPr>
          <w:p w14:paraId="5C685207" w14:textId="77777777" w:rsidR="003B7A5A" w:rsidRPr="00BB5D0C" w:rsidRDefault="003B7A5A" w:rsidP="008954A8">
            <w:pPr>
              <w:pStyle w:val="TAL"/>
            </w:pPr>
          </w:p>
        </w:tc>
        <w:tc>
          <w:tcPr>
            <w:tcW w:w="1134" w:type="dxa"/>
            <w:tcBorders>
              <w:top w:val="single" w:sz="4" w:space="0" w:color="auto"/>
              <w:left w:val="single" w:sz="4" w:space="0" w:color="auto"/>
              <w:bottom w:val="single" w:sz="4" w:space="0" w:color="auto"/>
              <w:right w:val="single" w:sz="4" w:space="0" w:color="auto"/>
            </w:tcBorders>
          </w:tcPr>
          <w:p w14:paraId="291FAD50" w14:textId="77777777" w:rsidR="003B7A5A" w:rsidRPr="00BB5D0C" w:rsidRDefault="003B7A5A" w:rsidP="008954A8">
            <w:pPr>
              <w:pStyle w:val="TAL"/>
            </w:pPr>
          </w:p>
        </w:tc>
      </w:tr>
      <w:tr w:rsidR="003B7A5A" w:rsidRPr="00BB5D0C" w14:paraId="73D21B7B" w14:textId="77777777" w:rsidTr="008954A8">
        <w:tc>
          <w:tcPr>
            <w:tcW w:w="4535" w:type="dxa"/>
            <w:tcBorders>
              <w:top w:val="single" w:sz="4" w:space="0" w:color="auto"/>
              <w:bottom w:val="single" w:sz="4" w:space="0" w:color="auto"/>
            </w:tcBorders>
            <w:shd w:val="clear" w:color="auto" w:fill="auto"/>
          </w:tcPr>
          <w:p w14:paraId="5EC56E4D" w14:textId="77777777" w:rsidR="003B7A5A" w:rsidRPr="00BB5D0C" w:rsidRDefault="003B7A5A" w:rsidP="008954A8">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7256533" w14:textId="77777777" w:rsidR="003B7A5A" w:rsidRPr="00BB5D0C" w:rsidRDefault="003B7A5A" w:rsidP="008954A8">
            <w:pPr>
              <w:pStyle w:val="TAL"/>
            </w:pPr>
            <w:r w:rsidRPr="00BB5D0C">
              <w:t>'0000 1111'B</w:t>
            </w:r>
          </w:p>
        </w:tc>
        <w:tc>
          <w:tcPr>
            <w:tcW w:w="1700" w:type="dxa"/>
            <w:tcBorders>
              <w:top w:val="single" w:sz="4" w:space="0" w:color="auto"/>
              <w:bottom w:val="single" w:sz="4" w:space="0" w:color="auto"/>
            </w:tcBorders>
            <w:shd w:val="clear" w:color="auto" w:fill="auto"/>
          </w:tcPr>
          <w:p w14:paraId="50A83E93" w14:textId="77777777" w:rsidR="003B7A5A" w:rsidRPr="00BB5D0C" w:rsidRDefault="003B7A5A" w:rsidP="008954A8">
            <w:pPr>
              <w:pStyle w:val="TAL"/>
            </w:pPr>
            <w:r w:rsidRPr="00BB5D0C">
              <w:t>15 seconds</w:t>
            </w:r>
          </w:p>
        </w:tc>
        <w:tc>
          <w:tcPr>
            <w:tcW w:w="1135" w:type="dxa"/>
            <w:gridSpan w:val="2"/>
            <w:tcBorders>
              <w:top w:val="single" w:sz="4" w:space="0" w:color="auto"/>
              <w:bottom w:val="single" w:sz="4" w:space="0" w:color="auto"/>
            </w:tcBorders>
            <w:shd w:val="clear" w:color="auto" w:fill="auto"/>
          </w:tcPr>
          <w:p w14:paraId="61758091" w14:textId="77777777" w:rsidR="003B7A5A" w:rsidRPr="00BB5D0C" w:rsidRDefault="003B7A5A" w:rsidP="008954A8">
            <w:pPr>
              <w:pStyle w:val="TAL"/>
            </w:pPr>
          </w:p>
        </w:tc>
      </w:tr>
    </w:tbl>
    <w:p w14:paraId="5E753199" w14:textId="77777777" w:rsidR="003B7A5A" w:rsidRPr="00BB5D0C" w:rsidRDefault="003B7A5A" w:rsidP="003B7A5A"/>
    <w:p w14:paraId="50FC946C" w14:textId="2BFB735A" w:rsidR="003B7A5A" w:rsidRDefault="003B7A5A" w:rsidP="003B7A5A">
      <w:r w:rsidRPr="00BB5D0C">
        <w:t>FFS</w:t>
      </w:r>
    </w:p>
    <w:p w14:paraId="06CE01A2" w14:textId="4012F68F" w:rsidR="007738D6" w:rsidRPr="00420BB6" w:rsidRDefault="007738D6" w:rsidP="007738D6">
      <w:pPr>
        <w:pStyle w:val="Heading5"/>
        <w:rPr>
          <w:ins w:id="5" w:author="Abdul Rasheed M D" w:date="2023-02-17T19:20:00Z"/>
        </w:rPr>
      </w:pPr>
      <w:ins w:id="6" w:author="Abdul Rasheed M D" w:date="2023-02-17T19:20:00Z">
        <w:r w:rsidRPr="00420BB6">
          <w:t>7.1.1.13.4</w:t>
        </w:r>
        <w:r w:rsidRPr="00420BB6">
          <w:tab/>
          <w:t>RA Based SDT</w:t>
        </w:r>
      </w:ins>
      <w:ins w:id="7" w:author="Abdul Rasheed M D" w:date="2023-02-28T11:11:00Z">
        <w:r w:rsidR="009D6447" w:rsidRPr="00420BB6">
          <w:t xml:space="preserve"> </w:t>
        </w:r>
      </w:ins>
      <w:ins w:id="8" w:author="Abdul Rasheed M D" w:date="2023-02-17T19:20:00Z">
        <w:r w:rsidRPr="00420BB6">
          <w:t>/</w:t>
        </w:r>
      </w:ins>
      <w:ins w:id="9" w:author="Abdul Rasheed M D" w:date="2023-02-28T11:11:00Z">
        <w:r w:rsidR="009D6447" w:rsidRPr="00420BB6">
          <w:t xml:space="preserve"> </w:t>
        </w:r>
      </w:ins>
      <w:ins w:id="10" w:author="Abdul Rasheed M D" w:date="2023-02-17T19:20:00Z">
        <w:r w:rsidRPr="00420BB6">
          <w:t>4-step RA based SDT</w:t>
        </w:r>
      </w:ins>
      <w:ins w:id="11" w:author="Abdul Rasheed M D" w:date="2023-02-28T11:11:00Z">
        <w:r w:rsidR="009D6447" w:rsidRPr="00420BB6">
          <w:t xml:space="preserve"> </w:t>
        </w:r>
      </w:ins>
      <w:ins w:id="12" w:author="Abdul Rasheed M D" w:date="2023-02-17T19:20:00Z">
        <w:r w:rsidRPr="00420BB6">
          <w:t>/</w:t>
        </w:r>
      </w:ins>
      <w:ins w:id="13" w:author="Abdul Rasheed M D" w:date="2023-02-28T11:11:00Z">
        <w:r w:rsidR="009D6447" w:rsidRPr="00420BB6">
          <w:t xml:space="preserve"> </w:t>
        </w:r>
      </w:ins>
      <w:ins w:id="14" w:author="Abdul Rasheed M D" w:date="2023-02-17T19:20:00Z">
        <w:r w:rsidRPr="00420BB6">
          <w:t>Time Alignment Timer expiry</w:t>
        </w:r>
      </w:ins>
    </w:p>
    <w:p w14:paraId="28215442" w14:textId="77777777" w:rsidR="007738D6" w:rsidRPr="00420BB6" w:rsidRDefault="007738D6" w:rsidP="007738D6">
      <w:pPr>
        <w:pStyle w:val="H6"/>
        <w:rPr>
          <w:ins w:id="15" w:author="Abdul Rasheed M D" w:date="2023-02-17T19:20:00Z"/>
        </w:rPr>
      </w:pPr>
      <w:ins w:id="16" w:author="Abdul Rasheed M D" w:date="2023-02-17T19:20:00Z">
        <w:r w:rsidRPr="00420BB6">
          <w:t>7.1.1.13.4.1</w:t>
        </w:r>
        <w:r w:rsidRPr="00420BB6">
          <w:tab/>
          <w:t>Test Purpose (TP)</w:t>
        </w:r>
      </w:ins>
    </w:p>
    <w:p w14:paraId="21AA287E" w14:textId="77777777" w:rsidR="007738D6" w:rsidRPr="00420BB6" w:rsidRDefault="007738D6" w:rsidP="007738D6">
      <w:pPr>
        <w:pStyle w:val="H6"/>
        <w:rPr>
          <w:ins w:id="17" w:author="Abdul Rasheed M D" w:date="2023-02-17T19:20:00Z"/>
        </w:rPr>
      </w:pPr>
      <w:ins w:id="18" w:author="Abdul Rasheed M D" w:date="2023-02-17T19:20:00Z">
        <w:r w:rsidRPr="00420BB6">
          <w:t>(1)</w:t>
        </w:r>
      </w:ins>
    </w:p>
    <w:p w14:paraId="17E02C50" w14:textId="77777777" w:rsidR="007738D6" w:rsidRPr="00420BB6" w:rsidRDefault="007738D6" w:rsidP="007738D6">
      <w:pPr>
        <w:pStyle w:val="PL"/>
        <w:rPr>
          <w:ins w:id="19" w:author="Abdul Rasheed M D" w:date="2023-02-17T19:20:00Z"/>
          <w:noProof w:val="0"/>
        </w:rPr>
      </w:pPr>
      <w:ins w:id="20" w:author="Abdul Rasheed M D" w:date="2023-02-17T19:20:00Z">
        <w:r w:rsidRPr="00420BB6">
          <w:rPr>
            <w:b/>
            <w:noProof w:val="0"/>
          </w:rPr>
          <w:t>with</w:t>
        </w:r>
        <w:r w:rsidRPr="00420BB6">
          <w:rPr>
            <w:noProof w:val="0"/>
          </w:rPr>
          <w:t xml:space="preserve"> { UE in NR RRC_CONNECTED state with </w:t>
        </w:r>
        <w:r w:rsidRPr="00420BB6">
          <w:rPr>
            <w:rFonts w:eastAsia="DengXian"/>
            <w:i/>
            <w:lang w:eastAsia="zh-CN"/>
          </w:rPr>
          <w:t xml:space="preserve">TimeAlignmentTimer expired </w:t>
        </w:r>
        <w:r w:rsidRPr="00420BB6">
          <w:rPr>
            <w:noProof w:val="0"/>
          </w:rPr>
          <w:t>and SDT-CG-Config-r17 is not configured}</w:t>
        </w:r>
      </w:ins>
    </w:p>
    <w:p w14:paraId="0E10B7EE" w14:textId="77777777" w:rsidR="007738D6" w:rsidRPr="00420BB6" w:rsidRDefault="007738D6" w:rsidP="007738D6">
      <w:pPr>
        <w:pStyle w:val="PL"/>
        <w:rPr>
          <w:ins w:id="21" w:author="Abdul Rasheed M D" w:date="2023-02-17T19:20:00Z"/>
          <w:noProof w:val="0"/>
        </w:rPr>
      </w:pPr>
      <w:ins w:id="22" w:author="Abdul Rasheed M D" w:date="2023-02-17T19:20:00Z">
        <w:r w:rsidRPr="00420BB6">
          <w:rPr>
            <w:b/>
            <w:noProof w:val="0"/>
          </w:rPr>
          <w:t xml:space="preserve">ensure that </w:t>
        </w:r>
        <w:r w:rsidRPr="00420BB6">
          <w:rPr>
            <w:noProof w:val="0"/>
          </w:rPr>
          <w:t>{</w:t>
        </w:r>
      </w:ins>
    </w:p>
    <w:p w14:paraId="326CE826" w14:textId="77777777" w:rsidR="007738D6" w:rsidRPr="00420BB6" w:rsidRDefault="007738D6" w:rsidP="007738D6">
      <w:pPr>
        <w:pStyle w:val="PL"/>
        <w:rPr>
          <w:ins w:id="23" w:author="Abdul Rasheed M D" w:date="2023-02-17T19:20:00Z"/>
          <w:noProof w:val="0"/>
        </w:rPr>
      </w:pPr>
      <w:ins w:id="24" w:author="Abdul Rasheed M D" w:date="2023-02-17T19:20:00Z">
        <w:r w:rsidRPr="00420BB6">
          <w:rPr>
            <w:noProof w:val="0"/>
          </w:rPr>
          <w:t xml:space="preserve"> </w:t>
        </w:r>
        <w:r w:rsidRPr="00420BB6">
          <w:rPr>
            <w:b/>
            <w:noProof w:val="0"/>
          </w:rPr>
          <w:t xml:space="preserve"> when </w:t>
        </w:r>
        <w:r w:rsidRPr="00420BB6">
          <w:rPr>
            <w:noProof w:val="0"/>
          </w:rPr>
          <w:t xml:space="preserve">{ UE has small data to transmit and the data volume of the pending UL data across all RBs configured for SDT is less than or equal to </w:t>
        </w:r>
        <w:proofErr w:type="spellStart"/>
        <w:r w:rsidRPr="00420BB6">
          <w:rPr>
            <w:noProof w:val="0"/>
          </w:rPr>
          <w:t>sdt-DataVolumeThreshold</w:t>
        </w:r>
        <w:proofErr w:type="spellEnd"/>
        <w:r w:rsidRPr="00420BB6">
          <w:rPr>
            <w:noProof w:val="0"/>
          </w:rPr>
          <w:t xml:space="preserve"> and RSRP is above the configured </w:t>
        </w:r>
        <w:proofErr w:type="spellStart"/>
        <w:r w:rsidRPr="00420BB6">
          <w:rPr>
            <w:noProof w:val="0"/>
          </w:rPr>
          <w:t>sdt</w:t>
        </w:r>
        <w:proofErr w:type="spellEnd"/>
        <w:r w:rsidRPr="00420BB6">
          <w:rPr>
            <w:noProof w:val="0"/>
          </w:rPr>
          <w:t>-RSRP-Threshold}</w:t>
        </w:r>
      </w:ins>
    </w:p>
    <w:p w14:paraId="1712C69C" w14:textId="77777777" w:rsidR="007738D6" w:rsidRPr="00420BB6" w:rsidRDefault="007738D6" w:rsidP="007738D6">
      <w:pPr>
        <w:pStyle w:val="PL"/>
        <w:rPr>
          <w:ins w:id="25" w:author="Abdul Rasheed M D" w:date="2023-02-17T19:20:00Z"/>
          <w:noProof w:val="0"/>
        </w:rPr>
      </w:pPr>
      <w:ins w:id="26" w:author="Abdul Rasheed M D" w:date="2023-02-17T19:20:00Z">
        <w:r w:rsidRPr="00420BB6">
          <w:rPr>
            <w:noProof w:val="0"/>
          </w:rPr>
          <w:t xml:space="preserve">    </w:t>
        </w:r>
        <w:r w:rsidRPr="00420BB6">
          <w:rPr>
            <w:b/>
            <w:noProof w:val="0"/>
          </w:rPr>
          <w:t xml:space="preserve">then </w:t>
        </w:r>
        <w:r w:rsidRPr="00420BB6">
          <w:rPr>
            <w:noProof w:val="0"/>
          </w:rPr>
          <w:t>{ UE shall initiate 4-step RA based SDT procedure }</w:t>
        </w:r>
      </w:ins>
    </w:p>
    <w:p w14:paraId="465A091E" w14:textId="77777777" w:rsidR="007738D6" w:rsidRPr="00420BB6" w:rsidRDefault="007738D6" w:rsidP="007738D6">
      <w:pPr>
        <w:pStyle w:val="PL"/>
        <w:rPr>
          <w:ins w:id="27" w:author="Abdul Rasheed M D" w:date="2023-02-17T19:20:00Z"/>
          <w:noProof w:val="0"/>
        </w:rPr>
      </w:pPr>
      <w:ins w:id="28" w:author="Abdul Rasheed M D" w:date="2023-02-17T19:20:00Z">
        <w:r w:rsidRPr="00420BB6">
          <w:rPr>
            <w:noProof w:val="0"/>
          </w:rPr>
          <w:t xml:space="preserve">            }</w:t>
        </w:r>
      </w:ins>
    </w:p>
    <w:p w14:paraId="071C9174" w14:textId="77777777" w:rsidR="007738D6" w:rsidRPr="00420BB6" w:rsidRDefault="007738D6" w:rsidP="007738D6">
      <w:pPr>
        <w:pStyle w:val="PL"/>
        <w:rPr>
          <w:ins w:id="29" w:author="Abdul Rasheed M D" w:date="2023-02-17T19:20:00Z"/>
          <w:noProof w:val="0"/>
        </w:rPr>
      </w:pPr>
    </w:p>
    <w:p w14:paraId="6E04C28A" w14:textId="77777777" w:rsidR="007738D6" w:rsidRPr="00420BB6" w:rsidRDefault="007738D6" w:rsidP="007738D6">
      <w:pPr>
        <w:pStyle w:val="H6"/>
        <w:rPr>
          <w:ins w:id="30" w:author="Abdul Rasheed M D" w:date="2023-02-17T19:20:00Z"/>
        </w:rPr>
      </w:pPr>
      <w:ins w:id="31" w:author="Abdul Rasheed M D" w:date="2023-02-17T19:20:00Z">
        <w:r w:rsidRPr="00420BB6">
          <w:t>7.1.1.13.4.2</w:t>
        </w:r>
        <w:r w:rsidRPr="00420BB6">
          <w:tab/>
          <w:t>Conformance requirements</w:t>
        </w:r>
      </w:ins>
    </w:p>
    <w:p w14:paraId="47A81933" w14:textId="77777777" w:rsidR="007738D6" w:rsidRPr="00420BB6" w:rsidRDefault="007738D6" w:rsidP="007738D6">
      <w:pPr>
        <w:rPr>
          <w:ins w:id="32" w:author="Abdul Rasheed M D" w:date="2023-02-17T19:20:00Z"/>
        </w:rPr>
      </w:pPr>
      <w:ins w:id="33" w:author="Abdul Rasheed M D" w:date="2023-02-17T19:20:00Z">
        <w:r w:rsidRPr="00420BB6">
          <w:t>References: The conformance requirements covered in the present TC are specified in: 3GPP TS 38.321, clause 5.1.1b, 5.1.1c.</w:t>
        </w:r>
        <w:r w:rsidRPr="00420BB6">
          <w:rPr>
            <w:lang w:eastAsia="sv-SE"/>
          </w:rPr>
          <w:t xml:space="preserve"> </w:t>
        </w:r>
        <w:r w:rsidRPr="00420BB6">
          <w:t>Unless otherwise stated these are Rel-17 requirements.</w:t>
        </w:r>
      </w:ins>
    </w:p>
    <w:p w14:paraId="16DB971E" w14:textId="77777777" w:rsidR="007738D6" w:rsidRPr="00420BB6" w:rsidRDefault="007738D6" w:rsidP="007738D6">
      <w:pPr>
        <w:rPr>
          <w:ins w:id="34" w:author="Abdul Rasheed M D" w:date="2023-02-17T19:20:00Z"/>
        </w:rPr>
      </w:pPr>
      <w:ins w:id="35" w:author="Abdul Rasheed M D" w:date="2023-02-17T19:20:00Z">
        <w:r w:rsidRPr="00420BB6">
          <w:t>[TS 38.321, clause 5.1.1b]</w:t>
        </w:r>
      </w:ins>
    </w:p>
    <w:p w14:paraId="0141085C" w14:textId="77777777" w:rsidR="007738D6" w:rsidRPr="00420BB6" w:rsidRDefault="007738D6" w:rsidP="007738D6">
      <w:pPr>
        <w:rPr>
          <w:ins w:id="36" w:author="Abdul Rasheed M D" w:date="2023-02-17T19:20:00Z"/>
          <w:lang w:eastAsia="ko-KR"/>
        </w:rPr>
      </w:pPr>
      <w:ins w:id="37" w:author="Abdul Rasheed M D" w:date="2023-02-17T19:20:00Z">
        <w:r w:rsidRPr="00420BB6">
          <w:rPr>
            <w:lang w:eastAsia="ko-KR"/>
          </w:rPr>
          <w:t>The MAC entity shall:</w:t>
        </w:r>
      </w:ins>
    </w:p>
    <w:p w14:paraId="36EA5636" w14:textId="77777777" w:rsidR="007738D6" w:rsidRPr="00420BB6" w:rsidRDefault="007738D6" w:rsidP="007738D6">
      <w:pPr>
        <w:pStyle w:val="B1"/>
        <w:rPr>
          <w:ins w:id="38" w:author="Abdul Rasheed M D" w:date="2023-02-17T19:20:00Z"/>
          <w:i/>
          <w:iCs/>
        </w:rPr>
      </w:pPr>
      <w:ins w:id="39" w:author="Abdul Rasheed M D" w:date="2023-02-17T19:20:00Z">
        <w:r w:rsidRPr="00420BB6">
          <w:rPr>
            <w:lang w:eastAsia="ko-KR"/>
          </w:rPr>
          <w:t>1&gt;</w:t>
        </w:r>
        <w:r w:rsidRPr="00420BB6">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420BB6">
          <w:rPr>
            <w:i/>
            <w:iCs/>
          </w:rPr>
          <w:t>rsrp-ThresholdMsg3</w:t>
        </w:r>
        <w:r w:rsidRPr="00420BB6">
          <w:t>; or</w:t>
        </w:r>
      </w:ins>
    </w:p>
    <w:p w14:paraId="56FA3693" w14:textId="77777777" w:rsidR="007738D6" w:rsidRPr="00420BB6" w:rsidRDefault="007738D6" w:rsidP="007738D6">
      <w:pPr>
        <w:pStyle w:val="B1"/>
        <w:rPr>
          <w:ins w:id="40" w:author="Abdul Rasheed M D" w:date="2023-02-17T19:20:00Z"/>
          <w:i/>
          <w:iCs/>
        </w:rPr>
      </w:pPr>
      <w:ins w:id="41" w:author="Abdul Rasheed M D" w:date="2023-02-17T19:20:00Z">
        <w:r w:rsidRPr="00420BB6">
          <w:rPr>
            <w:lang w:eastAsia="ko-KR"/>
          </w:rPr>
          <w:t>1&gt;</w:t>
        </w:r>
        <w:r w:rsidRPr="00420BB6">
          <w:rPr>
            <w:lang w:eastAsia="ko-KR"/>
          </w:rPr>
          <w:tab/>
          <w:t>if the BWP</w:t>
        </w:r>
        <w:r w:rsidRPr="00420BB6">
          <w:t xml:space="preserve"> </w:t>
        </w:r>
        <w:r w:rsidRPr="00420BB6">
          <w:rPr>
            <w:lang w:eastAsia="ko-KR"/>
          </w:rPr>
          <w:t>selected for Random Access procedure is only configured with the set(s) of Random Access resources with MSG3 repetition indication:</w:t>
        </w:r>
      </w:ins>
    </w:p>
    <w:p w14:paraId="580C8C5A" w14:textId="77777777" w:rsidR="007738D6" w:rsidRPr="00420BB6" w:rsidRDefault="007738D6" w:rsidP="007738D6">
      <w:pPr>
        <w:pStyle w:val="B2"/>
        <w:rPr>
          <w:ins w:id="42" w:author="Abdul Rasheed M D" w:date="2023-02-17T19:20:00Z"/>
          <w:lang w:eastAsia="ko-KR"/>
        </w:rPr>
      </w:pPr>
      <w:ins w:id="43" w:author="Abdul Rasheed M D" w:date="2023-02-17T19:20:00Z">
        <w:r w:rsidRPr="00420BB6">
          <w:rPr>
            <w:lang w:eastAsia="ko-KR"/>
          </w:rPr>
          <w:t>2&gt;</w:t>
        </w:r>
        <w:r w:rsidRPr="00420BB6">
          <w:rPr>
            <w:lang w:eastAsia="ko-KR"/>
          </w:rPr>
          <w:tab/>
          <w:t>assume MSG3 repetition is applicable for the current Random Access procedure.</w:t>
        </w:r>
      </w:ins>
    </w:p>
    <w:p w14:paraId="7471488F" w14:textId="77777777" w:rsidR="007738D6" w:rsidRPr="00420BB6" w:rsidRDefault="007738D6" w:rsidP="007738D6">
      <w:pPr>
        <w:pStyle w:val="B1"/>
        <w:rPr>
          <w:ins w:id="44" w:author="Abdul Rasheed M D" w:date="2023-02-17T19:20:00Z"/>
          <w:lang w:eastAsia="ko-KR"/>
        </w:rPr>
      </w:pPr>
      <w:ins w:id="45" w:author="Abdul Rasheed M D" w:date="2023-02-17T19:20:00Z">
        <w:r w:rsidRPr="00420BB6">
          <w:rPr>
            <w:lang w:eastAsia="ko-KR"/>
          </w:rPr>
          <w:t>1&gt;</w:t>
        </w:r>
        <w:r w:rsidRPr="00420BB6">
          <w:rPr>
            <w:lang w:eastAsia="ko-KR"/>
          </w:rPr>
          <w:tab/>
          <w:t>else:</w:t>
        </w:r>
      </w:ins>
    </w:p>
    <w:p w14:paraId="38F99D6C" w14:textId="77777777" w:rsidR="007738D6" w:rsidRPr="00420BB6" w:rsidRDefault="007738D6" w:rsidP="007738D6">
      <w:pPr>
        <w:pStyle w:val="B2"/>
        <w:rPr>
          <w:ins w:id="46" w:author="Abdul Rasheed M D" w:date="2023-02-17T19:20:00Z"/>
          <w:lang w:eastAsia="ko-KR"/>
        </w:rPr>
      </w:pPr>
      <w:ins w:id="47" w:author="Abdul Rasheed M D" w:date="2023-02-17T19:20:00Z">
        <w:r w:rsidRPr="00420BB6">
          <w:rPr>
            <w:lang w:eastAsia="ko-KR"/>
          </w:rPr>
          <w:t>2&gt;</w:t>
        </w:r>
        <w:r w:rsidRPr="00420BB6">
          <w:rPr>
            <w:lang w:eastAsia="ko-KR"/>
          </w:rPr>
          <w:tab/>
          <w:t>assume MSG3 repetition is not applicable for the current Random Access procedure.</w:t>
        </w:r>
      </w:ins>
    </w:p>
    <w:p w14:paraId="5B18FB4B" w14:textId="77777777" w:rsidR="007738D6" w:rsidRPr="00420BB6" w:rsidRDefault="007738D6" w:rsidP="007738D6">
      <w:pPr>
        <w:pStyle w:val="NO"/>
        <w:rPr>
          <w:ins w:id="48" w:author="Abdul Rasheed M D" w:date="2023-02-17T19:20:00Z"/>
          <w:lang w:eastAsia="ko-KR"/>
        </w:rPr>
      </w:pPr>
      <w:ins w:id="49" w:author="Abdul Rasheed M D" w:date="2023-02-17T19:20:00Z">
        <w:r w:rsidRPr="00420BB6">
          <w:rPr>
            <w:lang w:eastAsia="ko-KR"/>
          </w:rPr>
          <w:t>NOTE 1:</w:t>
        </w:r>
        <w:r w:rsidRPr="00420BB6">
          <w:rPr>
            <w:lang w:eastAsia="ko-KR"/>
          </w:rPr>
          <w:tab/>
          <w:t>Void.</w:t>
        </w:r>
      </w:ins>
    </w:p>
    <w:p w14:paraId="686D5BE3" w14:textId="77777777" w:rsidR="007738D6" w:rsidRPr="00420BB6" w:rsidRDefault="007738D6" w:rsidP="007738D6">
      <w:pPr>
        <w:pStyle w:val="B1"/>
        <w:rPr>
          <w:ins w:id="50" w:author="Abdul Rasheed M D" w:date="2023-02-17T19:20:00Z"/>
          <w:lang w:eastAsia="ko-KR"/>
        </w:rPr>
      </w:pPr>
      <w:ins w:id="51" w:author="Abdul Rasheed M D" w:date="2023-02-17T19:20:00Z">
        <w:r w:rsidRPr="00420BB6">
          <w:rPr>
            <w:lang w:eastAsia="ko-KR"/>
          </w:rPr>
          <w:t>1&gt;</w:t>
        </w:r>
        <w:r w:rsidRPr="00420BB6">
          <w:rPr>
            <w:lang w:eastAsia="ko-KR"/>
          </w:rPr>
          <w:tab/>
          <w:t xml:space="preserve">if contention-free Random Access Resources have not been provided for this Random Access procedure and one or more of the features including </w:t>
        </w:r>
        <w:proofErr w:type="spellStart"/>
        <w:r w:rsidRPr="00420BB6">
          <w:rPr>
            <w:lang w:eastAsia="ko-KR"/>
          </w:rPr>
          <w:t>RedCap</w:t>
        </w:r>
        <w:proofErr w:type="spellEnd"/>
        <w:r w:rsidRPr="00420BB6">
          <w:rPr>
            <w:lang w:eastAsia="ko-KR"/>
          </w:rPr>
          <w:t xml:space="preserve"> and/or a specific NSAG(s) and/or SDT and/or MSG3 repetition is applicable for this Random Access procedure:</w:t>
        </w:r>
      </w:ins>
    </w:p>
    <w:p w14:paraId="466B0608" w14:textId="77777777" w:rsidR="007738D6" w:rsidRPr="00420BB6" w:rsidRDefault="007738D6" w:rsidP="007738D6">
      <w:pPr>
        <w:pStyle w:val="NO"/>
        <w:rPr>
          <w:ins w:id="52" w:author="Abdul Rasheed M D" w:date="2023-02-17T19:20:00Z"/>
          <w:lang w:eastAsia="ko-KR"/>
        </w:rPr>
      </w:pPr>
      <w:ins w:id="53" w:author="Abdul Rasheed M D" w:date="2023-02-17T19:20:00Z">
        <w:r w:rsidRPr="00420BB6">
          <w:rPr>
            <w:rFonts w:eastAsia="DengXian"/>
            <w:lang w:eastAsia="zh-CN"/>
          </w:rPr>
          <w:t xml:space="preserve">NOTE 2: </w:t>
        </w:r>
        <w:r w:rsidRPr="00420BB6">
          <w:rPr>
            <w:lang w:eastAsia="zh-CN"/>
          </w:rPr>
          <w:t>The applicability of SDT is determined by MAC entity according to clause 5.27. The applicability of</w:t>
        </w:r>
        <w:r w:rsidRPr="00420BB6">
          <w:rPr>
            <w:lang w:eastAsia="ko-KR"/>
          </w:rPr>
          <w:t xml:space="preserve"> specific NSAG(s) is </w:t>
        </w:r>
        <w:r w:rsidRPr="00420BB6">
          <w:rPr>
            <w:lang w:eastAsia="zh-CN"/>
          </w:rPr>
          <w:t xml:space="preserve">determined by upper layers when the Random Access procedure is initiated. The applicability of </w:t>
        </w:r>
        <w:proofErr w:type="spellStart"/>
        <w:r w:rsidRPr="00420BB6">
          <w:rPr>
            <w:lang w:eastAsia="ko-KR"/>
          </w:rPr>
          <w:t>RedCap</w:t>
        </w:r>
        <w:proofErr w:type="spellEnd"/>
        <w:r w:rsidRPr="00420BB6">
          <w:rPr>
            <w:lang w:eastAsia="ko-KR"/>
          </w:rPr>
          <w:t xml:space="preserve"> is also determined by upper layers when Random Access procedure is initiated and it is applicable to the </w:t>
        </w:r>
        <w:r w:rsidRPr="00420BB6">
          <w:rPr>
            <w:lang w:eastAsia="zh-CN"/>
          </w:rPr>
          <w:t>Random Access procedures initiated by PDCCH orders and any Random Access procedure initiated by the MAC entity.</w:t>
        </w:r>
      </w:ins>
    </w:p>
    <w:p w14:paraId="12D33055" w14:textId="77777777" w:rsidR="007738D6" w:rsidRPr="00420BB6" w:rsidRDefault="007738D6" w:rsidP="007738D6">
      <w:pPr>
        <w:pStyle w:val="B2"/>
        <w:rPr>
          <w:ins w:id="54" w:author="Abdul Rasheed M D" w:date="2023-02-17T19:20:00Z"/>
          <w:lang w:eastAsia="ko-KR"/>
        </w:rPr>
      </w:pPr>
      <w:ins w:id="55" w:author="Abdul Rasheed M D" w:date="2023-02-17T19:20:00Z">
        <w:r w:rsidRPr="00420BB6">
          <w:rPr>
            <w:lang w:eastAsia="ko-KR"/>
          </w:rPr>
          <w:t>2&gt;</w:t>
        </w:r>
        <w:r w:rsidRPr="00420BB6">
          <w:rPr>
            <w:lang w:eastAsia="ko-KR"/>
          </w:rPr>
          <w:tab/>
          <w:t>if none of the sets of Random Access resources are available for any feature applicable to the current Random Access procedure (as specified in clause 5.1.1c):</w:t>
        </w:r>
      </w:ins>
    </w:p>
    <w:p w14:paraId="4AF1F509" w14:textId="77777777" w:rsidR="007738D6" w:rsidRPr="00420BB6" w:rsidRDefault="007738D6" w:rsidP="007738D6">
      <w:pPr>
        <w:pStyle w:val="B3"/>
        <w:rPr>
          <w:ins w:id="56" w:author="Abdul Rasheed M D" w:date="2023-02-17T19:20:00Z"/>
          <w:lang w:eastAsia="ko-KR"/>
        </w:rPr>
      </w:pPr>
      <w:ins w:id="57" w:author="Abdul Rasheed M D" w:date="2023-02-17T19:20:00Z">
        <w:r w:rsidRPr="00420BB6">
          <w:rPr>
            <w:lang w:eastAsia="ko-KR"/>
          </w:rPr>
          <w:t>3&gt;</w:t>
        </w:r>
        <w:r w:rsidRPr="00420BB6">
          <w:rPr>
            <w:lang w:eastAsia="ko-KR"/>
          </w:rPr>
          <w:tab/>
          <w:t>select the set(s) of Random Access resources that are not associated with any feature indication (as specified in clause 5.1.1c) for this Random Access procedure.</w:t>
        </w:r>
      </w:ins>
    </w:p>
    <w:p w14:paraId="3F523109" w14:textId="77777777" w:rsidR="007738D6" w:rsidRPr="00420BB6" w:rsidRDefault="007738D6" w:rsidP="007738D6">
      <w:pPr>
        <w:pStyle w:val="B2"/>
        <w:rPr>
          <w:ins w:id="58" w:author="Abdul Rasheed M D" w:date="2023-02-17T19:20:00Z"/>
          <w:lang w:eastAsia="ko-KR"/>
        </w:rPr>
      </w:pPr>
      <w:ins w:id="59" w:author="Abdul Rasheed M D" w:date="2023-02-17T19:20:00Z">
        <w:r w:rsidRPr="00420BB6">
          <w:rPr>
            <w:lang w:eastAsia="ko-KR"/>
          </w:rPr>
          <w:lastRenderedPageBreak/>
          <w:t>2&gt;</w:t>
        </w:r>
        <w:r w:rsidRPr="00420BB6">
          <w:rPr>
            <w:lang w:eastAsia="ko-KR"/>
          </w:rPr>
          <w:tab/>
          <w:t>else if there is one set of Random Access resources available which can be used for indicating all features triggering this Random Access procedure:</w:t>
        </w:r>
      </w:ins>
    </w:p>
    <w:p w14:paraId="4F300D25" w14:textId="77777777" w:rsidR="007738D6" w:rsidRPr="00420BB6" w:rsidRDefault="007738D6" w:rsidP="007738D6">
      <w:pPr>
        <w:pStyle w:val="B3"/>
        <w:rPr>
          <w:ins w:id="60" w:author="Abdul Rasheed M D" w:date="2023-02-17T19:20:00Z"/>
          <w:lang w:eastAsia="ko-KR"/>
        </w:rPr>
      </w:pPr>
      <w:ins w:id="61" w:author="Abdul Rasheed M D" w:date="2023-02-17T19:20:00Z">
        <w:r w:rsidRPr="00420BB6">
          <w:rPr>
            <w:lang w:eastAsia="ko-KR"/>
          </w:rPr>
          <w:t>3&gt;</w:t>
        </w:r>
        <w:r w:rsidRPr="00420BB6">
          <w:rPr>
            <w:lang w:eastAsia="ko-KR"/>
          </w:rPr>
          <w:tab/>
          <w:t>select this set of Random Access resources for this Random Access procedure.</w:t>
        </w:r>
      </w:ins>
    </w:p>
    <w:p w14:paraId="01752D58" w14:textId="77777777" w:rsidR="007738D6" w:rsidRPr="00420BB6" w:rsidRDefault="007738D6" w:rsidP="007738D6">
      <w:pPr>
        <w:pStyle w:val="B2"/>
        <w:rPr>
          <w:ins w:id="62" w:author="Abdul Rasheed M D" w:date="2023-02-17T19:20:00Z"/>
          <w:lang w:eastAsia="ko-KR"/>
        </w:rPr>
      </w:pPr>
      <w:ins w:id="63" w:author="Abdul Rasheed M D" w:date="2023-02-17T19:20:00Z">
        <w:r w:rsidRPr="00420BB6">
          <w:rPr>
            <w:lang w:eastAsia="ko-KR"/>
          </w:rPr>
          <w:t>2&gt;</w:t>
        </w:r>
        <w:r w:rsidRPr="00420BB6">
          <w:rPr>
            <w:lang w:eastAsia="ko-KR"/>
          </w:rPr>
          <w:tab/>
          <w:t>else (i.e. there are one or more sets of Random Access resources available that are configured with indication(s) for a subset of all features triggering this Random Access procedure):</w:t>
        </w:r>
      </w:ins>
    </w:p>
    <w:p w14:paraId="075947D6" w14:textId="77777777" w:rsidR="007738D6" w:rsidRPr="00420BB6" w:rsidRDefault="007738D6" w:rsidP="007738D6">
      <w:pPr>
        <w:ind w:left="1135" w:hanging="284"/>
        <w:rPr>
          <w:ins w:id="64" w:author="Abdul Rasheed M D" w:date="2023-02-17T19:20:00Z"/>
          <w:lang w:eastAsia="ko-KR"/>
        </w:rPr>
      </w:pPr>
      <w:ins w:id="65" w:author="Abdul Rasheed M D" w:date="2023-02-17T19:20:00Z">
        <w:r w:rsidRPr="00420BB6">
          <w:rPr>
            <w:lang w:eastAsia="ko-KR"/>
          </w:rPr>
          <w:t>3&gt;</w:t>
        </w:r>
        <w:r w:rsidRPr="00420BB6">
          <w:rPr>
            <w:lang w:eastAsia="ko-KR"/>
          </w:rPr>
          <w:tab/>
          <w:t>select a set of Random Access resources from the available set(s) of Random Access resources based on the priority order indicated by upper layers as specified in clause 5.1.1d for this Random Access Procedure.</w:t>
        </w:r>
      </w:ins>
    </w:p>
    <w:p w14:paraId="07259F6F" w14:textId="77777777" w:rsidR="007738D6" w:rsidRPr="00420BB6" w:rsidRDefault="007738D6" w:rsidP="007738D6">
      <w:pPr>
        <w:pStyle w:val="B1"/>
        <w:rPr>
          <w:ins w:id="66" w:author="Abdul Rasheed M D" w:date="2023-02-17T19:20:00Z"/>
          <w:lang w:eastAsia="ko-KR"/>
        </w:rPr>
      </w:pPr>
      <w:ins w:id="67" w:author="Abdul Rasheed M D" w:date="2023-02-17T19:20:00Z">
        <w:r w:rsidRPr="00420BB6">
          <w:rPr>
            <w:lang w:eastAsia="ko-KR"/>
          </w:rPr>
          <w:t>1&gt;</w:t>
        </w:r>
        <w:r w:rsidRPr="00420BB6">
          <w:rPr>
            <w:lang w:eastAsia="ko-KR"/>
          </w:rPr>
          <w:tab/>
          <w:t xml:space="preserve">else if contention-free Random Access Resources have been provided for this Random Access procedure and </w:t>
        </w:r>
        <w:proofErr w:type="spellStart"/>
        <w:r w:rsidRPr="00420BB6">
          <w:rPr>
            <w:lang w:eastAsia="ko-KR"/>
          </w:rPr>
          <w:t>RedCap</w:t>
        </w:r>
        <w:proofErr w:type="spellEnd"/>
        <w:r w:rsidRPr="00420BB6">
          <w:rPr>
            <w:lang w:eastAsia="ko-KR"/>
          </w:rPr>
          <w:t xml:space="preserve"> is applicable for the current Random Access procedure and there is one set of Random Access resources available that is only configured with </w:t>
        </w:r>
        <w:proofErr w:type="spellStart"/>
        <w:r w:rsidRPr="00420BB6">
          <w:rPr>
            <w:lang w:eastAsia="ko-KR"/>
          </w:rPr>
          <w:t>RedCap</w:t>
        </w:r>
        <w:proofErr w:type="spellEnd"/>
        <w:r w:rsidRPr="00420BB6">
          <w:rPr>
            <w:lang w:eastAsia="ko-KR"/>
          </w:rPr>
          <w:t xml:space="preserve"> indication:</w:t>
        </w:r>
      </w:ins>
    </w:p>
    <w:p w14:paraId="49621744" w14:textId="77777777" w:rsidR="007738D6" w:rsidRPr="00420BB6" w:rsidRDefault="007738D6" w:rsidP="007738D6">
      <w:pPr>
        <w:pStyle w:val="B2"/>
        <w:rPr>
          <w:ins w:id="68" w:author="Abdul Rasheed M D" w:date="2023-02-17T19:20:00Z"/>
          <w:lang w:eastAsia="ko-KR"/>
        </w:rPr>
      </w:pPr>
      <w:ins w:id="69" w:author="Abdul Rasheed M D" w:date="2023-02-17T19:20:00Z">
        <w:r w:rsidRPr="00420BB6">
          <w:rPr>
            <w:lang w:eastAsia="ko-KR"/>
          </w:rPr>
          <w:t>2&gt;</w:t>
        </w:r>
        <w:r w:rsidRPr="00420BB6">
          <w:rPr>
            <w:lang w:eastAsia="ko-KR"/>
          </w:rPr>
          <w:tab/>
          <w:t>select this set of Random Access resources for this Random Access procedure.</w:t>
        </w:r>
      </w:ins>
    </w:p>
    <w:p w14:paraId="532354CB" w14:textId="77777777" w:rsidR="007738D6" w:rsidRPr="00420BB6" w:rsidRDefault="007738D6" w:rsidP="007738D6">
      <w:pPr>
        <w:pStyle w:val="B1"/>
        <w:rPr>
          <w:ins w:id="70" w:author="Abdul Rasheed M D" w:date="2023-02-17T19:20:00Z"/>
          <w:lang w:eastAsia="ko-KR"/>
        </w:rPr>
      </w:pPr>
      <w:ins w:id="71" w:author="Abdul Rasheed M D" w:date="2023-02-17T19:20:00Z">
        <w:r w:rsidRPr="00420BB6">
          <w:rPr>
            <w:lang w:eastAsia="ko-KR"/>
          </w:rPr>
          <w:t>1&gt;</w:t>
        </w:r>
        <w:r w:rsidRPr="00420BB6">
          <w:rPr>
            <w:lang w:eastAsia="ko-KR"/>
          </w:rPr>
          <w:tab/>
          <w:t>else:</w:t>
        </w:r>
      </w:ins>
    </w:p>
    <w:p w14:paraId="0D78E40A" w14:textId="77777777" w:rsidR="007738D6" w:rsidRPr="00420BB6" w:rsidRDefault="007738D6" w:rsidP="007738D6">
      <w:pPr>
        <w:pStyle w:val="B2"/>
        <w:rPr>
          <w:ins w:id="72" w:author="Abdul Rasheed M D" w:date="2023-02-17T19:20:00Z"/>
          <w:lang w:eastAsia="ko-KR"/>
        </w:rPr>
      </w:pPr>
      <w:ins w:id="73" w:author="Abdul Rasheed M D" w:date="2023-02-17T19:20:00Z">
        <w:r w:rsidRPr="00420BB6">
          <w:rPr>
            <w:lang w:eastAsia="ko-KR"/>
          </w:rPr>
          <w:t>2&gt;</w:t>
        </w:r>
        <w:r w:rsidRPr="00420BB6">
          <w:rPr>
            <w:lang w:eastAsia="ko-KR"/>
          </w:rPr>
          <w:tab/>
          <w:t>select the set of Random Access resources that are not associated with any feature indication</w:t>
        </w:r>
        <w:r w:rsidRPr="00420BB6" w:rsidDel="00F5079B">
          <w:rPr>
            <w:lang w:eastAsia="ko-KR"/>
          </w:rPr>
          <w:t xml:space="preserve"> </w:t>
        </w:r>
        <w:r w:rsidRPr="00420BB6">
          <w:rPr>
            <w:lang w:eastAsia="ko-KR"/>
          </w:rPr>
          <w:t>(as specified in clause 5.1.1c) for the current Random Access procedure.</w:t>
        </w:r>
      </w:ins>
    </w:p>
    <w:p w14:paraId="71D10382" w14:textId="77777777" w:rsidR="007738D6" w:rsidRPr="00420BB6" w:rsidRDefault="007738D6" w:rsidP="007738D6">
      <w:pPr>
        <w:rPr>
          <w:ins w:id="74" w:author="Abdul Rasheed M D" w:date="2023-02-17T19:20:00Z"/>
        </w:rPr>
      </w:pPr>
      <w:ins w:id="75" w:author="Abdul Rasheed M D" w:date="2023-02-17T19:20:00Z">
        <w:r w:rsidRPr="00420BB6">
          <w:t>[TS 38.321, clause 5.1.1c]</w:t>
        </w:r>
      </w:ins>
    </w:p>
    <w:p w14:paraId="7A80950C" w14:textId="77777777" w:rsidR="007738D6" w:rsidRPr="00420BB6" w:rsidRDefault="007738D6" w:rsidP="007738D6">
      <w:pPr>
        <w:rPr>
          <w:ins w:id="76" w:author="Abdul Rasheed M D" w:date="2023-02-17T19:20:00Z"/>
          <w:lang w:eastAsia="ko-KR"/>
        </w:rPr>
      </w:pPr>
      <w:ins w:id="77" w:author="Abdul Rasheed M D" w:date="2023-02-17T19:20:00Z">
        <w:r w:rsidRPr="00420BB6">
          <w:rPr>
            <w:lang w:eastAsia="ko-KR"/>
          </w:rPr>
          <w:t>The MAC entity shall for each set of configured Random Access resources for 4-step RA type and for each set of configured Random Access resources for 2-step RA type:</w:t>
        </w:r>
      </w:ins>
    </w:p>
    <w:p w14:paraId="31E2F342" w14:textId="77777777" w:rsidR="007738D6" w:rsidRPr="00420BB6" w:rsidRDefault="007738D6" w:rsidP="007738D6">
      <w:pPr>
        <w:pStyle w:val="B1"/>
        <w:rPr>
          <w:ins w:id="78" w:author="Abdul Rasheed M D" w:date="2023-02-17T19:20:00Z"/>
          <w:lang w:eastAsia="ko-KR"/>
        </w:rPr>
      </w:pPr>
      <w:ins w:id="79" w:author="Abdul Rasheed M D" w:date="2023-02-17T19:20:00Z">
        <w:r w:rsidRPr="00420BB6">
          <w:rPr>
            <w:lang w:eastAsia="ko-KR"/>
          </w:rPr>
          <w:t>1&gt;</w:t>
        </w:r>
        <w:r w:rsidRPr="00420BB6">
          <w:rPr>
            <w:lang w:eastAsia="ko-KR"/>
          </w:rPr>
          <w:tab/>
          <w:t xml:space="preserve">if </w:t>
        </w:r>
        <w:proofErr w:type="spellStart"/>
        <w:r w:rsidRPr="00420BB6">
          <w:rPr>
            <w:lang w:eastAsia="ko-KR"/>
          </w:rPr>
          <w:t>RedCap</w:t>
        </w:r>
        <w:proofErr w:type="spellEnd"/>
        <w:r w:rsidRPr="00420BB6">
          <w:rPr>
            <w:lang w:eastAsia="ko-KR"/>
          </w:rPr>
          <w:t xml:space="preserve"> indication is configured for a set of Random Access resources:</w:t>
        </w:r>
      </w:ins>
    </w:p>
    <w:p w14:paraId="6A9AF53A" w14:textId="77777777" w:rsidR="007738D6" w:rsidRPr="00420BB6" w:rsidRDefault="007738D6" w:rsidP="007738D6">
      <w:pPr>
        <w:pStyle w:val="B2"/>
        <w:rPr>
          <w:ins w:id="80" w:author="Abdul Rasheed M D" w:date="2023-02-17T19:20:00Z"/>
          <w:lang w:eastAsia="ko-KR"/>
        </w:rPr>
      </w:pPr>
      <w:ins w:id="81" w:author="Abdul Rasheed M D" w:date="2023-02-17T19:20:00Z">
        <w:r w:rsidRPr="00420BB6">
          <w:rPr>
            <w:lang w:eastAsia="ko-KR"/>
          </w:rPr>
          <w:t>2&gt;</w:t>
        </w:r>
        <w:r w:rsidRPr="00420BB6">
          <w:rPr>
            <w:lang w:eastAsia="ko-KR"/>
          </w:rPr>
          <w:tab/>
          <w:t xml:space="preserve">consider the set of Random Access resources as not available for a Random Access procedure for which </w:t>
        </w:r>
        <w:proofErr w:type="spellStart"/>
        <w:r w:rsidRPr="00420BB6">
          <w:rPr>
            <w:lang w:eastAsia="ko-KR"/>
          </w:rPr>
          <w:t>RedCap</w:t>
        </w:r>
        <w:proofErr w:type="spellEnd"/>
        <w:r w:rsidRPr="00420BB6">
          <w:rPr>
            <w:lang w:eastAsia="ko-KR"/>
          </w:rPr>
          <w:t xml:space="preserve"> indication is not applicable.</w:t>
        </w:r>
      </w:ins>
    </w:p>
    <w:p w14:paraId="55BEB27F" w14:textId="77777777" w:rsidR="007738D6" w:rsidRPr="00420BB6" w:rsidRDefault="007738D6" w:rsidP="007738D6">
      <w:pPr>
        <w:pStyle w:val="B1"/>
        <w:rPr>
          <w:ins w:id="82" w:author="Abdul Rasheed M D" w:date="2023-02-17T19:20:00Z"/>
          <w:lang w:eastAsia="ko-KR"/>
        </w:rPr>
      </w:pPr>
      <w:ins w:id="83" w:author="Abdul Rasheed M D" w:date="2023-02-17T19:20:00Z">
        <w:r w:rsidRPr="00420BB6">
          <w:rPr>
            <w:lang w:eastAsia="ko-KR"/>
          </w:rPr>
          <w:t>1&gt;</w:t>
        </w:r>
        <w:r w:rsidRPr="00420BB6">
          <w:rPr>
            <w:lang w:eastAsia="ko-KR"/>
          </w:rPr>
          <w:tab/>
          <w:t>if SDT indication is configured for a set of Random Access resources:</w:t>
        </w:r>
      </w:ins>
    </w:p>
    <w:p w14:paraId="0FD298B8" w14:textId="77777777" w:rsidR="007738D6" w:rsidRPr="00420BB6" w:rsidRDefault="007738D6" w:rsidP="007738D6">
      <w:pPr>
        <w:pStyle w:val="B2"/>
        <w:rPr>
          <w:ins w:id="84" w:author="Abdul Rasheed M D" w:date="2023-02-17T19:20:00Z"/>
          <w:lang w:eastAsia="ko-KR"/>
        </w:rPr>
      </w:pPr>
      <w:ins w:id="85" w:author="Abdul Rasheed M D" w:date="2023-02-17T19:20:00Z">
        <w:r w:rsidRPr="00420BB6">
          <w:rPr>
            <w:lang w:eastAsia="ko-KR"/>
          </w:rPr>
          <w:t>2&gt;</w:t>
        </w:r>
        <w:r w:rsidRPr="00420BB6">
          <w:rPr>
            <w:lang w:eastAsia="ko-KR"/>
          </w:rPr>
          <w:tab/>
          <w:t>consider the set of Random Access resources as not available for the Random Access procedure which is not triggered for SDT.</w:t>
        </w:r>
      </w:ins>
    </w:p>
    <w:p w14:paraId="1D397182" w14:textId="77777777" w:rsidR="007738D6" w:rsidRPr="00420BB6" w:rsidRDefault="007738D6" w:rsidP="007738D6">
      <w:pPr>
        <w:pStyle w:val="B1"/>
        <w:rPr>
          <w:ins w:id="86" w:author="Abdul Rasheed M D" w:date="2023-02-17T19:20:00Z"/>
          <w:lang w:eastAsia="ko-KR"/>
        </w:rPr>
      </w:pPr>
      <w:ins w:id="87" w:author="Abdul Rasheed M D" w:date="2023-02-17T19:20:00Z">
        <w:r w:rsidRPr="00420BB6">
          <w:rPr>
            <w:lang w:eastAsia="ko-KR"/>
          </w:rPr>
          <w:t>1&gt;</w:t>
        </w:r>
        <w:r w:rsidRPr="00420BB6">
          <w:rPr>
            <w:lang w:eastAsia="ko-KR"/>
          </w:rPr>
          <w:tab/>
          <w:t>if NSAG indication is configured for a set of Random Access resources:</w:t>
        </w:r>
      </w:ins>
    </w:p>
    <w:p w14:paraId="3FC45793" w14:textId="77777777" w:rsidR="007738D6" w:rsidRPr="00420BB6" w:rsidRDefault="007738D6" w:rsidP="007738D6">
      <w:pPr>
        <w:pStyle w:val="B2"/>
        <w:rPr>
          <w:ins w:id="88" w:author="Abdul Rasheed M D" w:date="2023-02-17T19:20:00Z"/>
          <w:lang w:eastAsia="ko-KR"/>
        </w:rPr>
      </w:pPr>
      <w:ins w:id="89" w:author="Abdul Rasheed M D" w:date="2023-02-17T19:20:00Z">
        <w:r w:rsidRPr="00420BB6">
          <w:rPr>
            <w:lang w:eastAsia="ko-KR"/>
          </w:rPr>
          <w:t>2&gt;</w:t>
        </w:r>
        <w:r w:rsidRPr="00420BB6">
          <w:rPr>
            <w:lang w:eastAsia="ko-KR"/>
          </w:rPr>
          <w:tab/>
          <w:t>consider the set of Random Access resources as not available for the Random Access procedure unless it is triggered for the corresponding NSAG indication.</w:t>
        </w:r>
      </w:ins>
    </w:p>
    <w:p w14:paraId="6A6089F3" w14:textId="77777777" w:rsidR="007738D6" w:rsidRPr="00420BB6" w:rsidRDefault="007738D6" w:rsidP="007738D6">
      <w:pPr>
        <w:pStyle w:val="B1"/>
        <w:rPr>
          <w:ins w:id="90" w:author="Abdul Rasheed M D" w:date="2023-02-17T19:20:00Z"/>
          <w:lang w:eastAsia="ko-KR"/>
        </w:rPr>
      </w:pPr>
      <w:ins w:id="91" w:author="Abdul Rasheed M D" w:date="2023-02-17T19:20:00Z">
        <w:r w:rsidRPr="00420BB6">
          <w:rPr>
            <w:lang w:eastAsia="ko-KR"/>
          </w:rPr>
          <w:t>1&gt;</w:t>
        </w:r>
        <w:r w:rsidRPr="00420BB6">
          <w:rPr>
            <w:lang w:eastAsia="ko-KR"/>
          </w:rPr>
          <w:tab/>
          <w:t>if MSG3 repetition indication is configured for a set of Random Access resources:</w:t>
        </w:r>
      </w:ins>
    </w:p>
    <w:p w14:paraId="14993088" w14:textId="77777777" w:rsidR="007738D6" w:rsidRPr="00420BB6" w:rsidRDefault="007738D6" w:rsidP="007738D6">
      <w:pPr>
        <w:pStyle w:val="B2"/>
        <w:rPr>
          <w:ins w:id="92" w:author="Abdul Rasheed M D" w:date="2023-02-17T19:20:00Z"/>
          <w:lang w:eastAsia="ko-KR"/>
        </w:rPr>
      </w:pPr>
      <w:ins w:id="93" w:author="Abdul Rasheed M D" w:date="2023-02-17T19:20:00Z">
        <w:r w:rsidRPr="00420BB6">
          <w:rPr>
            <w:lang w:eastAsia="ko-KR"/>
          </w:rPr>
          <w:t>2&gt;</w:t>
        </w:r>
        <w:r w:rsidRPr="00420BB6">
          <w:rPr>
            <w:lang w:eastAsia="ko-KR"/>
          </w:rPr>
          <w:tab/>
          <w:t>consider the set of Random Access resources as not available for the Random Access procedure if MSG3 repetition is not applicable.</w:t>
        </w:r>
      </w:ins>
    </w:p>
    <w:p w14:paraId="53E7918B" w14:textId="77777777" w:rsidR="007738D6" w:rsidRPr="00420BB6" w:rsidRDefault="007738D6" w:rsidP="007738D6">
      <w:pPr>
        <w:pStyle w:val="B1"/>
        <w:rPr>
          <w:ins w:id="94" w:author="Abdul Rasheed M D" w:date="2023-02-17T19:20:00Z"/>
          <w:lang w:eastAsia="ko-KR"/>
        </w:rPr>
      </w:pPr>
      <w:ins w:id="95" w:author="Abdul Rasheed M D" w:date="2023-02-17T19:20:00Z">
        <w:r w:rsidRPr="00420BB6">
          <w:rPr>
            <w:lang w:eastAsia="ko-KR"/>
          </w:rPr>
          <w:t>1&gt;</w:t>
        </w:r>
        <w:r w:rsidRPr="00420BB6">
          <w:rPr>
            <w:lang w:eastAsia="ko-KR"/>
          </w:rPr>
          <w:tab/>
          <w:t xml:space="preserve">if a set of Random Access resources is not configured with any of the </w:t>
        </w:r>
        <w:proofErr w:type="spellStart"/>
        <w:r w:rsidRPr="00420BB6">
          <w:rPr>
            <w:lang w:eastAsia="ko-KR"/>
          </w:rPr>
          <w:t>RedCap</w:t>
        </w:r>
        <w:proofErr w:type="spellEnd"/>
        <w:r w:rsidRPr="00420BB6">
          <w:rPr>
            <w:lang w:eastAsia="ko-KR"/>
          </w:rPr>
          <w:t xml:space="preserve"> or SDT or NSAG(s) or MSG3 repetition indications:</w:t>
        </w:r>
      </w:ins>
    </w:p>
    <w:p w14:paraId="75C76DEA" w14:textId="77777777" w:rsidR="007738D6" w:rsidRPr="00420BB6" w:rsidRDefault="007738D6" w:rsidP="007738D6">
      <w:pPr>
        <w:pStyle w:val="B2"/>
        <w:rPr>
          <w:ins w:id="96" w:author="Abdul Rasheed M D" w:date="2023-02-17T19:20:00Z"/>
          <w:lang w:eastAsia="ko-KR"/>
        </w:rPr>
      </w:pPr>
      <w:ins w:id="97" w:author="Abdul Rasheed M D" w:date="2023-02-17T19:20:00Z">
        <w:r w:rsidRPr="00420BB6">
          <w:rPr>
            <w:lang w:eastAsia="ko-KR"/>
          </w:rPr>
          <w:t>2&gt;</w:t>
        </w:r>
        <w:r w:rsidRPr="00420BB6">
          <w:rPr>
            <w:lang w:eastAsia="ko-KR"/>
          </w:rPr>
          <w:tab/>
          <w:t>consider the set of Random Access resources to not associated with any feature indication.</w:t>
        </w:r>
      </w:ins>
    </w:p>
    <w:p w14:paraId="7ED0A3D6" w14:textId="77777777" w:rsidR="007738D6" w:rsidRPr="00420BB6" w:rsidRDefault="007738D6" w:rsidP="007738D6">
      <w:pPr>
        <w:rPr>
          <w:ins w:id="98" w:author="Abdul Rasheed M D" w:date="2023-02-17T19:20:00Z"/>
        </w:rPr>
      </w:pPr>
      <w:ins w:id="99" w:author="Abdul Rasheed M D" w:date="2023-02-17T19:20:00Z">
        <w:r w:rsidRPr="00420BB6">
          <w:t>[TS 38.321, clause 5.2]</w:t>
        </w:r>
      </w:ins>
    </w:p>
    <w:p w14:paraId="252A566F" w14:textId="77777777" w:rsidR="007738D6" w:rsidRPr="00420BB6" w:rsidRDefault="007738D6" w:rsidP="007738D6">
      <w:pPr>
        <w:rPr>
          <w:ins w:id="100" w:author="Abdul Rasheed M D" w:date="2023-02-17T19:20:00Z"/>
          <w:noProof/>
        </w:rPr>
      </w:pPr>
      <w:ins w:id="101" w:author="Abdul Rasheed M D" w:date="2023-02-17T19:20:00Z">
        <w:r w:rsidRPr="00420BB6">
          <w:rPr>
            <w:noProof/>
          </w:rPr>
          <w:t>The MAC entity shall:</w:t>
        </w:r>
      </w:ins>
    </w:p>
    <w:p w14:paraId="6442A661" w14:textId="77777777" w:rsidR="007738D6" w:rsidRPr="00420BB6" w:rsidRDefault="007738D6" w:rsidP="007738D6">
      <w:pPr>
        <w:pStyle w:val="B1"/>
        <w:rPr>
          <w:ins w:id="102" w:author="Abdul Rasheed M D" w:date="2023-02-17T19:20:00Z"/>
          <w:noProof/>
        </w:rPr>
      </w:pPr>
      <w:ins w:id="103" w:author="Abdul Rasheed M D" w:date="2023-02-17T19:20:00Z">
        <w:r w:rsidRPr="00420BB6">
          <w:rPr>
            <w:noProof/>
            <w:lang w:eastAsia="ko-KR"/>
          </w:rPr>
          <w:t>1&gt;</w:t>
        </w:r>
        <w:r w:rsidRPr="00420BB6">
          <w:rPr>
            <w:noProof/>
          </w:rPr>
          <w:tab/>
          <w:t xml:space="preserve">when a Timing Advance </w:t>
        </w:r>
        <w:r w:rsidRPr="00420BB6">
          <w:t xml:space="preserve">Command </w:t>
        </w:r>
        <w:r w:rsidRPr="00420BB6">
          <w:rPr>
            <w:noProof/>
          </w:rPr>
          <w:t xml:space="preserve">MAC </w:t>
        </w:r>
        <w:r w:rsidRPr="00420BB6">
          <w:rPr>
            <w:noProof/>
            <w:lang w:eastAsia="ko-KR"/>
          </w:rPr>
          <w:t>CE</w:t>
        </w:r>
        <w:r w:rsidRPr="00420BB6">
          <w:rPr>
            <w:noProof/>
          </w:rPr>
          <w:t xml:space="preserve"> is received</w:t>
        </w:r>
        <w:r w:rsidRPr="00420BB6">
          <w:rPr>
            <w:noProof/>
            <w:lang w:eastAsia="ko-KR"/>
          </w:rPr>
          <w:t>, and if an N</w:t>
        </w:r>
        <w:r w:rsidRPr="00420BB6">
          <w:rPr>
            <w:noProof/>
            <w:vertAlign w:val="subscript"/>
            <w:lang w:eastAsia="ko-KR"/>
          </w:rPr>
          <w:t>TA</w:t>
        </w:r>
        <w:r w:rsidRPr="00420BB6">
          <w:rPr>
            <w:noProof/>
            <w:lang w:eastAsia="ko-KR"/>
          </w:rPr>
          <w:t xml:space="preserve"> (as defined in TS 38.211 [8]) has been maintained with the indicated TAG</w:t>
        </w:r>
        <w:r w:rsidRPr="00420BB6">
          <w:rPr>
            <w:noProof/>
          </w:rPr>
          <w:t>:</w:t>
        </w:r>
      </w:ins>
    </w:p>
    <w:p w14:paraId="6BF5D112" w14:textId="77777777" w:rsidR="007738D6" w:rsidRPr="00420BB6" w:rsidRDefault="007738D6" w:rsidP="007738D6">
      <w:pPr>
        <w:pStyle w:val="B2"/>
        <w:rPr>
          <w:ins w:id="104" w:author="Abdul Rasheed M D" w:date="2023-02-17T19:20:00Z"/>
          <w:noProof/>
        </w:rPr>
      </w:pPr>
      <w:ins w:id="105" w:author="Abdul Rasheed M D" w:date="2023-02-17T19:20:00Z">
        <w:r w:rsidRPr="00420BB6">
          <w:rPr>
            <w:noProof/>
            <w:lang w:eastAsia="ko-KR"/>
          </w:rPr>
          <w:t>2&gt;</w:t>
        </w:r>
        <w:r w:rsidRPr="00420BB6">
          <w:rPr>
            <w:noProof/>
          </w:rPr>
          <w:tab/>
          <w:t>apply the Timing Advance Command for the indicated TAG;</w:t>
        </w:r>
      </w:ins>
    </w:p>
    <w:p w14:paraId="506286B7" w14:textId="77777777" w:rsidR="007738D6" w:rsidRPr="00420BB6" w:rsidRDefault="007738D6" w:rsidP="007738D6">
      <w:pPr>
        <w:pStyle w:val="B2"/>
        <w:rPr>
          <w:ins w:id="106" w:author="Abdul Rasheed M D" w:date="2023-02-17T19:20:00Z"/>
          <w:lang w:eastAsia="zh-CN"/>
        </w:rPr>
      </w:pPr>
      <w:ins w:id="107" w:author="Abdul Rasheed M D" w:date="2023-02-17T19:20:00Z">
        <w:r w:rsidRPr="00420BB6">
          <w:rPr>
            <w:lang w:eastAsia="ko-KR"/>
          </w:rPr>
          <w:t>2&gt;</w:t>
        </w:r>
        <w:r w:rsidRPr="00420BB6">
          <w:rPr>
            <w:lang w:eastAsia="ko-KR"/>
          </w:rPr>
          <w:tab/>
          <w:t xml:space="preserve">if </w:t>
        </w:r>
        <w:proofErr w:type="spellStart"/>
        <w:r w:rsidRPr="00420BB6">
          <w:rPr>
            <w:i/>
            <w:lang w:eastAsia="zh-CN"/>
          </w:rPr>
          <w:t>inactivePosSRS-TimeAlignmentTimer</w:t>
        </w:r>
        <w:proofErr w:type="spellEnd"/>
        <w:r w:rsidRPr="00420BB6">
          <w:rPr>
            <w:iCs/>
            <w:lang w:eastAsia="zh-CN"/>
          </w:rPr>
          <w:t xml:space="preserve"> </w:t>
        </w:r>
        <w:r w:rsidRPr="00420BB6">
          <w:rPr>
            <w:lang w:eastAsia="zh-CN"/>
          </w:rPr>
          <w:t>is configured and there is ongoing Positioning SRS Transmission in RRC_INACTIVE as in clause 5.26:</w:t>
        </w:r>
      </w:ins>
    </w:p>
    <w:p w14:paraId="6ED6F8F6" w14:textId="77777777" w:rsidR="007738D6" w:rsidRPr="00420BB6" w:rsidRDefault="007738D6" w:rsidP="007738D6">
      <w:pPr>
        <w:pStyle w:val="B2"/>
        <w:ind w:firstLine="0"/>
        <w:rPr>
          <w:ins w:id="108" w:author="Abdul Rasheed M D" w:date="2023-02-17T19:20:00Z"/>
          <w:lang w:eastAsia="zh-CN"/>
        </w:rPr>
      </w:pPr>
      <w:ins w:id="109" w:author="Abdul Rasheed M D" w:date="2023-02-17T19:20:00Z">
        <w:r w:rsidRPr="00420BB6">
          <w:rPr>
            <w:lang w:eastAsia="ko-KR"/>
          </w:rPr>
          <w:t>3&gt;</w:t>
        </w:r>
        <w:r w:rsidRPr="00420BB6">
          <w:rPr>
            <w:lang w:eastAsia="ko-KR"/>
          </w:rPr>
          <w:tab/>
        </w:r>
        <w:r w:rsidRPr="00420BB6">
          <w:rPr>
            <w:lang w:eastAsia="zh-CN"/>
          </w:rPr>
          <w:t xml:space="preserve">start or restart the </w:t>
        </w:r>
        <w:proofErr w:type="spellStart"/>
        <w:r w:rsidRPr="00420BB6">
          <w:rPr>
            <w:i/>
            <w:lang w:eastAsia="zh-CN"/>
          </w:rPr>
          <w:t>inactivePosSRS-TimeAlignmentTimer</w:t>
        </w:r>
        <w:proofErr w:type="spellEnd"/>
        <w:r w:rsidRPr="00420BB6">
          <w:rPr>
            <w:iCs/>
            <w:lang w:eastAsia="zh-CN"/>
          </w:rPr>
          <w:t xml:space="preserve"> </w:t>
        </w:r>
        <w:r w:rsidRPr="00420BB6">
          <w:t>associated with the indicated TAG</w:t>
        </w:r>
        <w:r w:rsidRPr="00420BB6">
          <w:rPr>
            <w:lang w:eastAsia="zh-CN"/>
          </w:rPr>
          <w:t>.</w:t>
        </w:r>
      </w:ins>
    </w:p>
    <w:p w14:paraId="4819F771" w14:textId="77777777" w:rsidR="007738D6" w:rsidRPr="00420BB6" w:rsidRDefault="007738D6" w:rsidP="007738D6">
      <w:pPr>
        <w:pStyle w:val="B2"/>
        <w:rPr>
          <w:ins w:id="110" w:author="Abdul Rasheed M D" w:date="2023-02-17T19:20:00Z"/>
          <w:lang w:eastAsia="zh-CN"/>
        </w:rPr>
      </w:pPr>
      <w:ins w:id="111" w:author="Abdul Rasheed M D" w:date="2023-02-17T19:20:00Z">
        <w:r w:rsidRPr="00420BB6">
          <w:rPr>
            <w:lang w:eastAsia="ko-KR"/>
          </w:rPr>
          <w:lastRenderedPageBreak/>
          <w:t>2&gt;</w:t>
        </w:r>
        <w:r w:rsidRPr="00420BB6">
          <w:rPr>
            <w:lang w:eastAsia="ko-KR"/>
          </w:rPr>
          <w:tab/>
          <w:t xml:space="preserve">if </w:t>
        </w:r>
        <w:r w:rsidRPr="00420BB6">
          <w:rPr>
            <w:lang w:eastAsia="zh-CN"/>
          </w:rPr>
          <w:t>CG-SDT procedure triggered as in clause 5.27 is ongoing:</w:t>
        </w:r>
      </w:ins>
    </w:p>
    <w:p w14:paraId="2736907B" w14:textId="77777777" w:rsidR="007738D6" w:rsidRPr="00420BB6" w:rsidRDefault="007738D6" w:rsidP="007738D6">
      <w:pPr>
        <w:pStyle w:val="B3"/>
        <w:rPr>
          <w:ins w:id="112" w:author="Abdul Rasheed M D" w:date="2023-02-17T19:20:00Z"/>
          <w:lang w:eastAsia="zh-CN"/>
        </w:rPr>
      </w:pPr>
      <w:ins w:id="113" w:author="Abdul Rasheed M D" w:date="2023-02-17T19:20:00Z">
        <w:r w:rsidRPr="00420BB6">
          <w:rPr>
            <w:lang w:eastAsia="ko-KR"/>
          </w:rPr>
          <w:t>3&gt;</w:t>
        </w:r>
        <w:r w:rsidRPr="00420BB6">
          <w:rPr>
            <w:lang w:eastAsia="ko-KR"/>
          </w:rPr>
          <w:tab/>
        </w:r>
        <w:r w:rsidRPr="00420BB6">
          <w:rPr>
            <w:lang w:eastAsia="zh-CN"/>
          </w:rPr>
          <w:t xml:space="preserve">start or restart the </w:t>
        </w:r>
        <w:r w:rsidRPr="00420BB6">
          <w:rPr>
            <w:i/>
            <w:lang w:eastAsia="zh-CN"/>
          </w:rPr>
          <w:t>cg-SDT-</w:t>
        </w:r>
        <w:proofErr w:type="spellStart"/>
        <w:r w:rsidRPr="00420BB6">
          <w:rPr>
            <w:i/>
            <w:lang w:eastAsia="zh-CN"/>
          </w:rPr>
          <w:t>TimeAlignmentTimer</w:t>
        </w:r>
        <w:proofErr w:type="spellEnd"/>
        <w:r w:rsidRPr="00420BB6">
          <w:rPr>
            <w:iCs/>
            <w:lang w:eastAsia="zh-CN"/>
          </w:rPr>
          <w:t xml:space="preserve"> </w:t>
        </w:r>
        <w:r w:rsidRPr="00420BB6">
          <w:rPr>
            <w:lang w:eastAsia="zh-CN"/>
          </w:rPr>
          <w:t>associated with the indicated TAG.</w:t>
        </w:r>
      </w:ins>
    </w:p>
    <w:p w14:paraId="73517DC5" w14:textId="77777777" w:rsidR="007738D6" w:rsidRPr="00420BB6" w:rsidRDefault="007738D6" w:rsidP="007738D6">
      <w:pPr>
        <w:pStyle w:val="B2"/>
        <w:rPr>
          <w:ins w:id="114" w:author="Abdul Rasheed M D" w:date="2023-02-17T19:20:00Z"/>
          <w:noProof/>
          <w:lang w:eastAsia="ko-KR"/>
        </w:rPr>
      </w:pPr>
      <w:ins w:id="115" w:author="Abdul Rasheed M D" w:date="2023-02-17T19:20:00Z">
        <w:r w:rsidRPr="00420BB6">
          <w:rPr>
            <w:noProof/>
            <w:lang w:eastAsia="ko-KR"/>
          </w:rPr>
          <w:t>2&gt;</w:t>
        </w:r>
        <w:r w:rsidRPr="00420BB6">
          <w:rPr>
            <w:noProof/>
            <w:lang w:eastAsia="ko-KR"/>
          </w:rPr>
          <w:tab/>
          <w:t>else:</w:t>
        </w:r>
      </w:ins>
    </w:p>
    <w:p w14:paraId="1852EC86" w14:textId="77777777" w:rsidR="007738D6" w:rsidRPr="00420BB6" w:rsidRDefault="007738D6" w:rsidP="007738D6">
      <w:pPr>
        <w:pStyle w:val="B3"/>
        <w:rPr>
          <w:ins w:id="116" w:author="Abdul Rasheed M D" w:date="2023-02-17T19:20:00Z"/>
          <w:noProof/>
          <w:lang w:eastAsia="ko-KR"/>
        </w:rPr>
      </w:pPr>
      <w:ins w:id="117" w:author="Abdul Rasheed M D" w:date="2023-02-17T19:20:00Z">
        <w:r w:rsidRPr="00420BB6">
          <w:rPr>
            <w:noProof/>
            <w:lang w:eastAsia="ko-KR"/>
          </w:rPr>
          <w:t>3&gt;</w:t>
        </w:r>
        <w:r w:rsidRPr="00420BB6">
          <w:rPr>
            <w:noProof/>
          </w:rPr>
          <w:tab/>
          <w:t xml:space="preserve">start or restart the </w:t>
        </w:r>
        <w:r w:rsidRPr="00420BB6">
          <w:rPr>
            <w:i/>
            <w:noProof/>
          </w:rPr>
          <w:t>timeAlignmentTimer</w:t>
        </w:r>
        <w:r w:rsidRPr="00420BB6">
          <w:rPr>
            <w:noProof/>
          </w:rPr>
          <w:t xml:space="preserve"> associated with the indicated TAG</w:t>
        </w:r>
        <w:r w:rsidRPr="00420BB6">
          <w:rPr>
            <w:noProof/>
            <w:lang w:eastAsia="ko-KR"/>
          </w:rPr>
          <w:t>.</w:t>
        </w:r>
      </w:ins>
    </w:p>
    <w:p w14:paraId="40489131" w14:textId="77777777" w:rsidR="007738D6" w:rsidRPr="00420BB6" w:rsidRDefault="007738D6" w:rsidP="007738D6">
      <w:pPr>
        <w:pStyle w:val="H6"/>
        <w:rPr>
          <w:ins w:id="118" w:author="Abdul Rasheed M D" w:date="2023-02-17T19:20:00Z"/>
        </w:rPr>
      </w:pPr>
      <w:ins w:id="119" w:author="Abdul Rasheed M D" w:date="2023-02-17T19:20:00Z">
        <w:r w:rsidRPr="00420BB6">
          <w:t>…</w:t>
        </w:r>
      </w:ins>
    </w:p>
    <w:p w14:paraId="3AF6EDB3" w14:textId="77777777" w:rsidR="007738D6" w:rsidRPr="00420BB6" w:rsidRDefault="007738D6" w:rsidP="007738D6">
      <w:pPr>
        <w:pStyle w:val="B1"/>
        <w:rPr>
          <w:ins w:id="120" w:author="Abdul Rasheed M D" w:date="2023-02-17T19:20:00Z"/>
          <w:noProof/>
        </w:rPr>
      </w:pPr>
      <w:ins w:id="121" w:author="Abdul Rasheed M D" w:date="2023-02-17T19:20:00Z">
        <w:r w:rsidRPr="00420BB6">
          <w:rPr>
            <w:noProof/>
            <w:lang w:eastAsia="ko-KR"/>
          </w:rPr>
          <w:t>1&gt;</w:t>
        </w:r>
        <w:r w:rsidRPr="00420BB6">
          <w:rPr>
            <w:noProof/>
          </w:rPr>
          <w:tab/>
          <w:t xml:space="preserve">when a </w:t>
        </w:r>
        <w:r w:rsidRPr="00420BB6">
          <w:rPr>
            <w:i/>
            <w:noProof/>
          </w:rPr>
          <w:t>timeAlignmentTimer</w:t>
        </w:r>
        <w:r w:rsidRPr="00420BB6">
          <w:rPr>
            <w:noProof/>
          </w:rPr>
          <w:t xml:space="preserve"> expires:</w:t>
        </w:r>
      </w:ins>
    </w:p>
    <w:p w14:paraId="2E09D142" w14:textId="77777777" w:rsidR="007738D6" w:rsidRPr="00420BB6" w:rsidRDefault="007738D6" w:rsidP="007738D6">
      <w:pPr>
        <w:pStyle w:val="B2"/>
        <w:rPr>
          <w:ins w:id="122" w:author="Abdul Rasheed M D" w:date="2023-02-17T19:20:00Z"/>
          <w:noProof/>
        </w:rPr>
      </w:pPr>
      <w:ins w:id="123" w:author="Abdul Rasheed M D" w:date="2023-02-17T19:20:00Z">
        <w:r w:rsidRPr="00420BB6">
          <w:rPr>
            <w:lang w:eastAsia="ko-KR"/>
          </w:rPr>
          <w:t>2&gt;</w:t>
        </w:r>
        <w:r w:rsidRPr="00420BB6">
          <w:tab/>
          <w:t xml:space="preserve">if the </w:t>
        </w:r>
        <w:proofErr w:type="spellStart"/>
        <w:r w:rsidRPr="00420BB6">
          <w:rPr>
            <w:i/>
            <w:iCs/>
          </w:rPr>
          <w:t>timeAlignmentTimer</w:t>
        </w:r>
        <w:proofErr w:type="spellEnd"/>
        <w:r w:rsidRPr="00420BB6">
          <w:t xml:space="preserve"> is associated with the </w:t>
        </w:r>
        <w:r w:rsidRPr="00420BB6">
          <w:rPr>
            <w:lang w:eastAsia="ko-KR"/>
          </w:rPr>
          <w:t>P</w:t>
        </w:r>
        <w:r w:rsidRPr="00420BB6">
          <w:t>TAG:</w:t>
        </w:r>
      </w:ins>
    </w:p>
    <w:p w14:paraId="49AD93AA" w14:textId="77777777" w:rsidR="007738D6" w:rsidRPr="00420BB6" w:rsidRDefault="007738D6" w:rsidP="007738D6">
      <w:pPr>
        <w:pStyle w:val="B3"/>
        <w:rPr>
          <w:ins w:id="124" w:author="Abdul Rasheed M D" w:date="2023-02-17T19:20:00Z"/>
          <w:noProof/>
        </w:rPr>
      </w:pPr>
      <w:ins w:id="125" w:author="Abdul Rasheed M D" w:date="2023-02-17T19:20:00Z">
        <w:r w:rsidRPr="00420BB6">
          <w:rPr>
            <w:noProof/>
            <w:lang w:eastAsia="ko-KR"/>
          </w:rPr>
          <w:t>3&gt;</w:t>
        </w:r>
        <w:r w:rsidRPr="00420BB6">
          <w:rPr>
            <w:noProof/>
          </w:rPr>
          <w:tab/>
          <w:t>flush all HARQ buffers for all Serving Cells;</w:t>
        </w:r>
      </w:ins>
    </w:p>
    <w:p w14:paraId="2306AD90" w14:textId="77777777" w:rsidR="007738D6" w:rsidRPr="00420BB6" w:rsidRDefault="007738D6" w:rsidP="007738D6">
      <w:pPr>
        <w:pStyle w:val="B3"/>
        <w:rPr>
          <w:ins w:id="126" w:author="Abdul Rasheed M D" w:date="2023-02-17T19:20:00Z"/>
          <w:noProof/>
        </w:rPr>
      </w:pPr>
      <w:ins w:id="127" w:author="Abdul Rasheed M D" w:date="2023-02-17T19:20:00Z">
        <w:r w:rsidRPr="00420BB6">
          <w:rPr>
            <w:noProof/>
            <w:lang w:eastAsia="ko-KR"/>
          </w:rPr>
          <w:t>3&gt;</w:t>
        </w:r>
        <w:r w:rsidRPr="00420BB6">
          <w:rPr>
            <w:noProof/>
          </w:rPr>
          <w:tab/>
          <w:t>notify RRC to release PUCCH for all Serving Cells, if configured;</w:t>
        </w:r>
      </w:ins>
    </w:p>
    <w:p w14:paraId="523D27C1" w14:textId="77777777" w:rsidR="007738D6" w:rsidRPr="00420BB6" w:rsidRDefault="007738D6" w:rsidP="007738D6">
      <w:pPr>
        <w:pStyle w:val="B3"/>
        <w:rPr>
          <w:ins w:id="128" w:author="Abdul Rasheed M D" w:date="2023-02-17T19:20:00Z"/>
          <w:noProof/>
        </w:rPr>
      </w:pPr>
      <w:ins w:id="129" w:author="Abdul Rasheed M D" w:date="2023-02-17T19:20:00Z">
        <w:r w:rsidRPr="00420BB6">
          <w:rPr>
            <w:noProof/>
            <w:lang w:eastAsia="ko-KR"/>
          </w:rPr>
          <w:t>3&gt;</w:t>
        </w:r>
        <w:r w:rsidRPr="00420BB6">
          <w:rPr>
            <w:noProof/>
          </w:rPr>
          <w:tab/>
          <w:t>notify RRC to release SRS for all Serving Cells, if configured;</w:t>
        </w:r>
      </w:ins>
    </w:p>
    <w:p w14:paraId="0F2B0B08" w14:textId="77777777" w:rsidR="007738D6" w:rsidRPr="00420BB6" w:rsidRDefault="007738D6" w:rsidP="007738D6">
      <w:pPr>
        <w:pStyle w:val="B3"/>
        <w:rPr>
          <w:ins w:id="130" w:author="Abdul Rasheed M D" w:date="2023-02-17T19:20:00Z"/>
        </w:rPr>
      </w:pPr>
      <w:ins w:id="131" w:author="Abdul Rasheed M D" w:date="2023-02-17T19:20:00Z">
        <w:r w:rsidRPr="00420BB6">
          <w:rPr>
            <w:lang w:eastAsia="ko-KR"/>
          </w:rPr>
          <w:t>3&gt;</w:t>
        </w:r>
        <w:r w:rsidRPr="00420BB6">
          <w:tab/>
        </w:r>
        <w:r w:rsidRPr="00420BB6">
          <w:rPr>
            <w:lang w:eastAsia="ko-KR"/>
          </w:rPr>
          <w:t>clear</w:t>
        </w:r>
        <w:r w:rsidRPr="00420BB6">
          <w:t xml:space="preserve"> any configured downlink assignments and </w:t>
        </w:r>
        <w:r w:rsidRPr="00420BB6">
          <w:rPr>
            <w:lang w:eastAsia="ko-KR"/>
          </w:rPr>
          <w:t xml:space="preserve">configured </w:t>
        </w:r>
        <w:r w:rsidRPr="00420BB6">
          <w:t>uplink grants;</w:t>
        </w:r>
      </w:ins>
    </w:p>
    <w:p w14:paraId="0152E550" w14:textId="77777777" w:rsidR="007738D6" w:rsidRPr="00420BB6" w:rsidRDefault="007738D6" w:rsidP="007738D6">
      <w:pPr>
        <w:pStyle w:val="B3"/>
        <w:rPr>
          <w:ins w:id="132" w:author="Abdul Rasheed M D" w:date="2023-02-17T19:20:00Z"/>
        </w:rPr>
      </w:pPr>
      <w:ins w:id="133" w:author="Abdul Rasheed M D" w:date="2023-02-17T19:20:00Z">
        <w:r w:rsidRPr="00420BB6">
          <w:t>3&gt;</w:t>
        </w:r>
        <w:r w:rsidRPr="00420BB6">
          <w:tab/>
          <w:t>clear any PUSCH resource for semi-persistent CSI reporting;</w:t>
        </w:r>
      </w:ins>
    </w:p>
    <w:p w14:paraId="6433D267" w14:textId="77777777" w:rsidR="007738D6" w:rsidRPr="00420BB6" w:rsidRDefault="007738D6" w:rsidP="007738D6">
      <w:pPr>
        <w:pStyle w:val="B3"/>
        <w:rPr>
          <w:ins w:id="134" w:author="Abdul Rasheed M D" w:date="2023-02-17T19:20:00Z"/>
          <w:lang w:eastAsia="ko-KR"/>
        </w:rPr>
      </w:pPr>
      <w:ins w:id="135" w:author="Abdul Rasheed M D" w:date="2023-02-17T19:20:00Z">
        <w:r w:rsidRPr="00420BB6">
          <w:rPr>
            <w:lang w:eastAsia="ko-KR"/>
          </w:rPr>
          <w:t>3&gt;</w:t>
        </w:r>
        <w:r w:rsidRPr="00420BB6">
          <w:tab/>
          <w:t xml:space="preserve">consider all running </w:t>
        </w:r>
        <w:proofErr w:type="spellStart"/>
        <w:r w:rsidRPr="00420BB6">
          <w:rPr>
            <w:i/>
          </w:rPr>
          <w:t>timeAlignmentTimer</w:t>
        </w:r>
        <w:r w:rsidRPr="00420BB6">
          <w:t>s</w:t>
        </w:r>
        <w:proofErr w:type="spellEnd"/>
        <w:r w:rsidRPr="00420BB6">
          <w:t xml:space="preserve"> as expired;</w:t>
        </w:r>
      </w:ins>
    </w:p>
    <w:p w14:paraId="331B96EE" w14:textId="77777777" w:rsidR="007738D6" w:rsidRPr="00420BB6" w:rsidRDefault="007738D6" w:rsidP="007738D6">
      <w:pPr>
        <w:pStyle w:val="B3"/>
        <w:rPr>
          <w:ins w:id="136" w:author="Abdul Rasheed M D" w:date="2023-02-17T19:20:00Z"/>
          <w:lang w:eastAsia="ko-KR"/>
        </w:rPr>
      </w:pPr>
      <w:ins w:id="137" w:author="Abdul Rasheed M D" w:date="2023-02-17T19:20:00Z">
        <w:r w:rsidRPr="00420BB6">
          <w:rPr>
            <w:lang w:eastAsia="ko-KR"/>
          </w:rPr>
          <w:t>3&gt;</w:t>
        </w:r>
        <w:r w:rsidRPr="00420BB6">
          <w:rPr>
            <w:lang w:eastAsia="ko-KR"/>
          </w:rPr>
          <w:tab/>
          <w:t>maintain N</w:t>
        </w:r>
        <w:r w:rsidRPr="00420BB6">
          <w:rPr>
            <w:vertAlign w:val="subscript"/>
            <w:lang w:eastAsia="ko-KR"/>
          </w:rPr>
          <w:t>TA</w:t>
        </w:r>
        <w:r w:rsidRPr="00420BB6">
          <w:rPr>
            <w:lang w:eastAsia="ko-KR"/>
          </w:rPr>
          <w:t xml:space="preserve"> (defined in TS 38.211 [8]) of all TAGs.</w:t>
        </w:r>
      </w:ins>
    </w:p>
    <w:p w14:paraId="447A01C7" w14:textId="77777777" w:rsidR="007738D6" w:rsidRPr="00420BB6" w:rsidRDefault="007738D6" w:rsidP="007738D6">
      <w:pPr>
        <w:pStyle w:val="H6"/>
        <w:rPr>
          <w:ins w:id="138" w:author="Abdul Rasheed M D" w:date="2023-02-17T19:20:00Z"/>
        </w:rPr>
      </w:pPr>
      <w:ins w:id="139" w:author="Abdul Rasheed M D" w:date="2023-02-17T19:20:00Z">
        <w:r w:rsidRPr="00420BB6">
          <w:t>7.1.1.13.4.3</w:t>
        </w:r>
        <w:r w:rsidRPr="00420BB6">
          <w:tab/>
          <w:t>Test description</w:t>
        </w:r>
      </w:ins>
    </w:p>
    <w:p w14:paraId="17A2F68D" w14:textId="77777777" w:rsidR="007738D6" w:rsidRPr="00420BB6" w:rsidRDefault="007738D6" w:rsidP="007738D6">
      <w:pPr>
        <w:pStyle w:val="H6"/>
        <w:rPr>
          <w:ins w:id="140" w:author="Abdul Rasheed M D" w:date="2023-02-17T19:20:00Z"/>
        </w:rPr>
      </w:pPr>
      <w:ins w:id="141" w:author="Abdul Rasheed M D" w:date="2023-02-17T19:20:00Z">
        <w:r w:rsidRPr="00420BB6">
          <w:t>7.1.1.13.4.3.1</w:t>
        </w:r>
        <w:r w:rsidRPr="00420BB6">
          <w:tab/>
          <w:t>Pre-test conditions</w:t>
        </w:r>
      </w:ins>
    </w:p>
    <w:p w14:paraId="61D94F18" w14:textId="77777777" w:rsidR="007738D6" w:rsidRPr="00420BB6" w:rsidRDefault="007738D6" w:rsidP="007738D6">
      <w:pPr>
        <w:pStyle w:val="H6"/>
        <w:rPr>
          <w:ins w:id="142" w:author="Abdul Rasheed M D" w:date="2023-02-17T19:20:00Z"/>
        </w:rPr>
      </w:pPr>
      <w:ins w:id="143" w:author="Abdul Rasheed M D" w:date="2023-02-17T19:20:00Z">
        <w:r w:rsidRPr="00420BB6">
          <w:t>System Simulator:</w:t>
        </w:r>
      </w:ins>
    </w:p>
    <w:p w14:paraId="68BC3DAF" w14:textId="77777777" w:rsidR="007738D6" w:rsidRPr="00420BB6" w:rsidRDefault="007738D6" w:rsidP="007738D6">
      <w:pPr>
        <w:pStyle w:val="B1"/>
        <w:rPr>
          <w:ins w:id="144" w:author="Abdul Rasheed M D" w:date="2023-02-17T19:20:00Z"/>
        </w:rPr>
      </w:pPr>
      <w:ins w:id="145" w:author="Abdul Rasheed M D" w:date="2023-02-17T19:20:00Z">
        <w:r w:rsidRPr="00420BB6">
          <w:t>-</w:t>
        </w:r>
        <w:r w:rsidRPr="00420BB6">
          <w:tab/>
          <w:t>NR Cell 1.</w:t>
        </w:r>
      </w:ins>
    </w:p>
    <w:p w14:paraId="189746FB" w14:textId="77777777" w:rsidR="007738D6" w:rsidRPr="00420BB6" w:rsidRDefault="007738D6" w:rsidP="007738D6">
      <w:pPr>
        <w:pStyle w:val="H6"/>
        <w:rPr>
          <w:ins w:id="146" w:author="Abdul Rasheed M D" w:date="2023-02-17T19:20:00Z"/>
        </w:rPr>
      </w:pPr>
      <w:ins w:id="147" w:author="Abdul Rasheed M D" w:date="2023-02-17T19:20:00Z">
        <w:r w:rsidRPr="00420BB6">
          <w:t>UE:</w:t>
        </w:r>
      </w:ins>
    </w:p>
    <w:p w14:paraId="7E8ACDF1" w14:textId="77777777" w:rsidR="007738D6" w:rsidRPr="00420BB6" w:rsidRDefault="007738D6" w:rsidP="007738D6">
      <w:pPr>
        <w:pStyle w:val="B1"/>
        <w:rPr>
          <w:ins w:id="148" w:author="Abdul Rasheed M D" w:date="2023-02-17T19:20:00Z"/>
        </w:rPr>
      </w:pPr>
      <w:ins w:id="149" w:author="Abdul Rasheed M D" w:date="2023-02-17T19:20:00Z">
        <w:r w:rsidRPr="00420BB6">
          <w:t>-</w:t>
        </w:r>
        <w:r w:rsidRPr="00420BB6">
          <w:tab/>
          <w:t>None.</w:t>
        </w:r>
      </w:ins>
    </w:p>
    <w:p w14:paraId="2E0B90AF" w14:textId="77777777" w:rsidR="007738D6" w:rsidRPr="00420BB6" w:rsidRDefault="007738D6" w:rsidP="007738D6">
      <w:pPr>
        <w:pStyle w:val="H6"/>
        <w:rPr>
          <w:ins w:id="150" w:author="Abdul Rasheed M D" w:date="2023-02-17T19:20:00Z"/>
        </w:rPr>
      </w:pPr>
      <w:ins w:id="151" w:author="Abdul Rasheed M D" w:date="2023-02-17T19:20:00Z">
        <w:r w:rsidRPr="00420BB6">
          <w:t>Preamble:</w:t>
        </w:r>
      </w:ins>
    </w:p>
    <w:p w14:paraId="0CBA666A" w14:textId="77777777" w:rsidR="007738D6" w:rsidRPr="00420BB6" w:rsidRDefault="007738D6" w:rsidP="007738D6">
      <w:pPr>
        <w:pStyle w:val="B1"/>
        <w:rPr>
          <w:ins w:id="152" w:author="Abdul Rasheed M D" w:date="2023-02-17T19:20:00Z"/>
        </w:rPr>
      </w:pPr>
      <w:ins w:id="153" w:author="Abdul Rasheed M D" w:date="2023-02-17T19:20:00Z">
        <w:r w:rsidRPr="00420BB6">
          <w:t>-</w:t>
        </w:r>
        <w:r w:rsidRPr="00420BB6">
          <w:tab/>
          <w:t>The UE is in state 3N-A and Test Mode Activated according to 38.508-1 [4] Table 4.4A.2-1 with UE test loop mode B is established IP PDU delay set to 6 seconds, the DRB is configured for SDT operation.</w:t>
        </w:r>
      </w:ins>
    </w:p>
    <w:p w14:paraId="65F7A601" w14:textId="77777777" w:rsidR="007738D6" w:rsidRPr="00420BB6" w:rsidRDefault="007738D6" w:rsidP="007738D6">
      <w:pPr>
        <w:pStyle w:val="H6"/>
        <w:rPr>
          <w:ins w:id="154" w:author="Abdul Rasheed M D" w:date="2023-02-17T19:20:00Z"/>
        </w:rPr>
      </w:pPr>
      <w:ins w:id="155" w:author="Abdul Rasheed M D" w:date="2023-02-17T19:20:00Z">
        <w:r w:rsidRPr="00420BB6">
          <w:lastRenderedPageBreak/>
          <w:t>7.1.1.13.4.3.2</w:t>
        </w:r>
        <w:r w:rsidRPr="00420BB6">
          <w:tab/>
          <w:t>Test procedure sequence</w:t>
        </w:r>
      </w:ins>
    </w:p>
    <w:p w14:paraId="68A868BA" w14:textId="77777777" w:rsidR="007738D6" w:rsidRPr="00420BB6" w:rsidRDefault="007738D6" w:rsidP="007738D6">
      <w:pPr>
        <w:pStyle w:val="TH"/>
        <w:rPr>
          <w:ins w:id="156" w:author="Abdul Rasheed M D" w:date="2023-02-17T19:20:00Z"/>
        </w:rPr>
      </w:pPr>
      <w:ins w:id="157" w:author="Abdul Rasheed M D" w:date="2023-02-17T19:20:00Z">
        <w:r w:rsidRPr="00420BB6">
          <w:t>Table 7.1.1.13.4.3.2-1: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38D6" w:rsidRPr="00420BB6" w14:paraId="6782A200" w14:textId="77777777" w:rsidTr="008954A8">
        <w:trPr>
          <w:ins w:id="158" w:author="Abdul Rasheed M D" w:date="2023-02-17T19:20:00Z"/>
        </w:trPr>
        <w:tc>
          <w:tcPr>
            <w:tcW w:w="648" w:type="dxa"/>
            <w:vMerge w:val="restart"/>
            <w:tcBorders>
              <w:top w:val="single" w:sz="4" w:space="0" w:color="auto"/>
              <w:left w:val="single" w:sz="4" w:space="0" w:color="auto"/>
              <w:right w:val="single" w:sz="4" w:space="0" w:color="auto"/>
            </w:tcBorders>
          </w:tcPr>
          <w:p w14:paraId="1FC684C9" w14:textId="77777777" w:rsidR="007738D6" w:rsidRPr="00420BB6" w:rsidRDefault="007738D6" w:rsidP="008954A8">
            <w:pPr>
              <w:pStyle w:val="TAH"/>
              <w:rPr>
                <w:ins w:id="159" w:author="Abdul Rasheed M D" w:date="2023-02-17T19:20:00Z"/>
              </w:rPr>
            </w:pPr>
            <w:ins w:id="160" w:author="Abdul Rasheed M D" w:date="2023-02-17T19:20:00Z">
              <w:r w:rsidRPr="00420BB6">
                <w:t>St</w:t>
              </w:r>
            </w:ins>
          </w:p>
        </w:tc>
        <w:tc>
          <w:tcPr>
            <w:tcW w:w="3969" w:type="dxa"/>
            <w:tcBorders>
              <w:top w:val="single" w:sz="4" w:space="0" w:color="auto"/>
              <w:left w:val="single" w:sz="4" w:space="0" w:color="auto"/>
              <w:bottom w:val="nil"/>
              <w:right w:val="single" w:sz="4" w:space="0" w:color="auto"/>
            </w:tcBorders>
          </w:tcPr>
          <w:p w14:paraId="1DE0C500" w14:textId="77777777" w:rsidR="007738D6" w:rsidRPr="00420BB6" w:rsidRDefault="007738D6" w:rsidP="008954A8">
            <w:pPr>
              <w:pStyle w:val="TAH"/>
              <w:rPr>
                <w:ins w:id="161" w:author="Abdul Rasheed M D" w:date="2023-02-17T19:20:00Z"/>
              </w:rPr>
            </w:pPr>
            <w:ins w:id="162" w:author="Abdul Rasheed M D" w:date="2023-02-17T19:20:00Z">
              <w:r w:rsidRPr="00420BB6">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2F24A65" w14:textId="77777777" w:rsidR="007738D6" w:rsidRPr="00420BB6" w:rsidRDefault="007738D6" w:rsidP="008954A8">
            <w:pPr>
              <w:pStyle w:val="TAH"/>
              <w:rPr>
                <w:ins w:id="163" w:author="Abdul Rasheed M D" w:date="2023-02-17T19:20:00Z"/>
              </w:rPr>
            </w:pPr>
            <w:ins w:id="164" w:author="Abdul Rasheed M D" w:date="2023-02-17T19:20:00Z">
              <w:r w:rsidRPr="00420BB6">
                <w:t>Message Sequence</w:t>
              </w:r>
            </w:ins>
          </w:p>
        </w:tc>
        <w:tc>
          <w:tcPr>
            <w:tcW w:w="567" w:type="dxa"/>
            <w:vMerge w:val="restart"/>
            <w:tcBorders>
              <w:top w:val="single" w:sz="4" w:space="0" w:color="auto"/>
              <w:left w:val="single" w:sz="4" w:space="0" w:color="auto"/>
              <w:right w:val="single" w:sz="4" w:space="0" w:color="auto"/>
            </w:tcBorders>
          </w:tcPr>
          <w:p w14:paraId="341CE3C7" w14:textId="77777777" w:rsidR="007738D6" w:rsidRPr="00420BB6" w:rsidRDefault="007738D6" w:rsidP="008954A8">
            <w:pPr>
              <w:pStyle w:val="TAH"/>
              <w:rPr>
                <w:ins w:id="165" w:author="Abdul Rasheed M D" w:date="2023-02-17T19:20:00Z"/>
              </w:rPr>
            </w:pPr>
            <w:ins w:id="166" w:author="Abdul Rasheed M D" w:date="2023-02-17T19:20:00Z">
              <w:r w:rsidRPr="00420BB6">
                <w:t>TP</w:t>
              </w:r>
            </w:ins>
          </w:p>
        </w:tc>
        <w:tc>
          <w:tcPr>
            <w:tcW w:w="892" w:type="dxa"/>
            <w:vMerge w:val="restart"/>
            <w:tcBorders>
              <w:top w:val="single" w:sz="4" w:space="0" w:color="auto"/>
              <w:left w:val="single" w:sz="4" w:space="0" w:color="auto"/>
              <w:right w:val="single" w:sz="4" w:space="0" w:color="auto"/>
            </w:tcBorders>
          </w:tcPr>
          <w:p w14:paraId="535B1006" w14:textId="77777777" w:rsidR="007738D6" w:rsidRPr="00420BB6" w:rsidRDefault="007738D6" w:rsidP="008954A8">
            <w:pPr>
              <w:pStyle w:val="TAH"/>
              <w:rPr>
                <w:ins w:id="167" w:author="Abdul Rasheed M D" w:date="2023-02-17T19:20:00Z"/>
              </w:rPr>
            </w:pPr>
            <w:ins w:id="168" w:author="Abdul Rasheed M D" w:date="2023-02-17T19:20:00Z">
              <w:r w:rsidRPr="00420BB6">
                <w:t>Verdict</w:t>
              </w:r>
            </w:ins>
          </w:p>
        </w:tc>
      </w:tr>
      <w:tr w:rsidR="007738D6" w:rsidRPr="00420BB6" w14:paraId="5049A65C" w14:textId="77777777" w:rsidTr="008954A8">
        <w:trPr>
          <w:ins w:id="169" w:author="Abdul Rasheed M D" w:date="2023-02-17T19:20:00Z"/>
        </w:trPr>
        <w:tc>
          <w:tcPr>
            <w:tcW w:w="648" w:type="dxa"/>
            <w:vMerge/>
            <w:tcBorders>
              <w:left w:val="single" w:sz="4" w:space="0" w:color="auto"/>
              <w:bottom w:val="single" w:sz="4" w:space="0" w:color="auto"/>
              <w:right w:val="single" w:sz="4" w:space="0" w:color="auto"/>
            </w:tcBorders>
          </w:tcPr>
          <w:p w14:paraId="198DC274" w14:textId="77777777" w:rsidR="007738D6" w:rsidRPr="00420BB6" w:rsidRDefault="007738D6" w:rsidP="008954A8">
            <w:pPr>
              <w:keepNext/>
              <w:keepLines/>
              <w:spacing w:after="0"/>
              <w:jc w:val="center"/>
              <w:rPr>
                <w:ins w:id="170" w:author="Abdul Rasheed M D" w:date="2023-02-17T19:2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6E69978E" w14:textId="77777777" w:rsidR="007738D6" w:rsidRPr="00420BB6" w:rsidRDefault="007738D6" w:rsidP="008954A8">
            <w:pPr>
              <w:pStyle w:val="TAH"/>
              <w:rPr>
                <w:ins w:id="171" w:author="Abdul Rasheed M D" w:date="2023-02-17T19:20:00Z"/>
              </w:rPr>
            </w:pPr>
          </w:p>
        </w:tc>
        <w:tc>
          <w:tcPr>
            <w:tcW w:w="709" w:type="dxa"/>
            <w:tcBorders>
              <w:top w:val="single" w:sz="4" w:space="0" w:color="auto"/>
              <w:left w:val="single" w:sz="4" w:space="0" w:color="auto"/>
              <w:bottom w:val="single" w:sz="4" w:space="0" w:color="auto"/>
              <w:right w:val="single" w:sz="4" w:space="0" w:color="auto"/>
            </w:tcBorders>
          </w:tcPr>
          <w:p w14:paraId="63E8245C" w14:textId="77777777" w:rsidR="007738D6" w:rsidRPr="00420BB6" w:rsidRDefault="007738D6" w:rsidP="008954A8">
            <w:pPr>
              <w:pStyle w:val="TAH"/>
              <w:rPr>
                <w:ins w:id="172" w:author="Abdul Rasheed M D" w:date="2023-02-17T19:20:00Z"/>
              </w:rPr>
            </w:pPr>
            <w:ins w:id="173" w:author="Abdul Rasheed M D" w:date="2023-02-17T19:20:00Z">
              <w:r w:rsidRPr="00420BB6">
                <w:t>U - S</w:t>
              </w:r>
            </w:ins>
          </w:p>
        </w:tc>
        <w:tc>
          <w:tcPr>
            <w:tcW w:w="2977" w:type="dxa"/>
            <w:tcBorders>
              <w:top w:val="single" w:sz="4" w:space="0" w:color="auto"/>
              <w:left w:val="single" w:sz="4" w:space="0" w:color="auto"/>
              <w:bottom w:val="single" w:sz="4" w:space="0" w:color="auto"/>
              <w:right w:val="single" w:sz="4" w:space="0" w:color="auto"/>
            </w:tcBorders>
          </w:tcPr>
          <w:p w14:paraId="5BC7CE56" w14:textId="77777777" w:rsidR="007738D6" w:rsidRPr="00420BB6" w:rsidRDefault="007738D6" w:rsidP="008954A8">
            <w:pPr>
              <w:pStyle w:val="TAH"/>
              <w:rPr>
                <w:ins w:id="174" w:author="Abdul Rasheed M D" w:date="2023-02-17T19:20:00Z"/>
              </w:rPr>
            </w:pPr>
            <w:ins w:id="175" w:author="Abdul Rasheed M D" w:date="2023-02-17T19:20:00Z">
              <w:r w:rsidRPr="00420BB6">
                <w:t>Message</w:t>
              </w:r>
            </w:ins>
          </w:p>
        </w:tc>
        <w:tc>
          <w:tcPr>
            <w:tcW w:w="567" w:type="dxa"/>
            <w:vMerge/>
            <w:tcBorders>
              <w:left w:val="single" w:sz="4" w:space="0" w:color="auto"/>
              <w:bottom w:val="single" w:sz="4" w:space="0" w:color="auto"/>
              <w:right w:val="single" w:sz="4" w:space="0" w:color="auto"/>
            </w:tcBorders>
          </w:tcPr>
          <w:p w14:paraId="1B43AF2F" w14:textId="77777777" w:rsidR="007738D6" w:rsidRPr="00420BB6" w:rsidRDefault="007738D6" w:rsidP="008954A8">
            <w:pPr>
              <w:keepNext/>
              <w:keepLines/>
              <w:spacing w:after="0"/>
              <w:jc w:val="center"/>
              <w:rPr>
                <w:ins w:id="176" w:author="Abdul Rasheed M D" w:date="2023-02-17T19:2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EA44DCF" w14:textId="77777777" w:rsidR="007738D6" w:rsidRPr="00420BB6" w:rsidRDefault="007738D6" w:rsidP="008954A8">
            <w:pPr>
              <w:keepNext/>
              <w:keepLines/>
              <w:spacing w:after="0"/>
              <w:jc w:val="center"/>
              <w:rPr>
                <w:ins w:id="177" w:author="Abdul Rasheed M D" w:date="2023-02-17T19:20:00Z"/>
                <w:rFonts w:ascii="Arial" w:hAnsi="Arial"/>
                <w:sz w:val="18"/>
                <w:lang w:eastAsia="sv-SE"/>
              </w:rPr>
            </w:pPr>
          </w:p>
        </w:tc>
      </w:tr>
      <w:tr w:rsidR="007738D6" w:rsidRPr="00420BB6" w14:paraId="73112435" w14:textId="77777777" w:rsidTr="008954A8">
        <w:trPr>
          <w:ins w:id="17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347FFF0C" w14:textId="77777777" w:rsidR="007738D6" w:rsidRPr="00420BB6" w:rsidRDefault="007738D6" w:rsidP="008954A8">
            <w:pPr>
              <w:pStyle w:val="TAC"/>
              <w:rPr>
                <w:ins w:id="179" w:author="Abdul Rasheed M D" w:date="2023-02-17T19:20:00Z"/>
              </w:rPr>
            </w:pPr>
            <w:ins w:id="180" w:author="Abdul Rasheed M D" w:date="2023-02-17T19:20:00Z">
              <w:r w:rsidRPr="00420BB6">
                <w:t>1</w:t>
              </w:r>
            </w:ins>
          </w:p>
        </w:tc>
        <w:tc>
          <w:tcPr>
            <w:tcW w:w="3969" w:type="dxa"/>
            <w:tcBorders>
              <w:top w:val="single" w:sz="4" w:space="0" w:color="auto"/>
              <w:left w:val="single" w:sz="4" w:space="0" w:color="auto"/>
              <w:bottom w:val="single" w:sz="4" w:space="0" w:color="auto"/>
              <w:right w:val="single" w:sz="4" w:space="0" w:color="auto"/>
            </w:tcBorders>
          </w:tcPr>
          <w:p w14:paraId="2D685138" w14:textId="77777777" w:rsidR="007738D6" w:rsidRPr="00420BB6" w:rsidRDefault="007738D6" w:rsidP="008954A8">
            <w:pPr>
              <w:pStyle w:val="TAL"/>
              <w:rPr>
                <w:ins w:id="181" w:author="Abdul Rasheed M D" w:date="2023-02-17T19:20:00Z"/>
              </w:rPr>
            </w:pPr>
            <w:ins w:id="182" w:author="Abdul Rasheed M D" w:date="2023-02-17T19:20:00Z">
              <w:r w:rsidRPr="00420BB6">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008D5D" w14:textId="77777777" w:rsidR="007738D6" w:rsidRPr="00420BB6" w:rsidRDefault="007738D6" w:rsidP="008954A8">
            <w:pPr>
              <w:pStyle w:val="TAC"/>
              <w:rPr>
                <w:ins w:id="183" w:author="Abdul Rasheed M D" w:date="2023-02-17T19:20:00Z"/>
              </w:rPr>
            </w:pPr>
            <w:ins w:id="184"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2E3BEF38" w14:textId="77777777" w:rsidR="007738D6" w:rsidRPr="00420BB6" w:rsidRDefault="007738D6" w:rsidP="008954A8">
            <w:pPr>
              <w:pStyle w:val="TAL"/>
              <w:rPr>
                <w:ins w:id="185" w:author="Abdul Rasheed M D" w:date="2023-02-17T19:20:00Z"/>
                <w:lang w:eastAsia="zh-CN"/>
              </w:rPr>
            </w:pPr>
            <w:ins w:id="186" w:author="Abdul Rasheed M D" w:date="2023-02-17T19:20:00Z">
              <w:r w:rsidRPr="00420BB6">
                <w:t>(PDCCH (C-RNTI))</w:t>
              </w:r>
            </w:ins>
          </w:p>
        </w:tc>
        <w:tc>
          <w:tcPr>
            <w:tcW w:w="567" w:type="dxa"/>
            <w:tcBorders>
              <w:top w:val="single" w:sz="4" w:space="0" w:color="auto"/>
              <w:left w:val="single" w:sz="4" w:space="0" w:color="auto"/>
              <w:bottom w:val="single" w:sz="4" w:space="0" w:color="auto"/>
              <w:right w:val="single" w:sz="4" w:space="0" w:color="auto"/>
            </w:tcBorders>
          </w:tcPr>
          <w:p w14:paraId="4C55074B" w14:textId="77777777" w:rsidR="007738D6" w:rsidRPr="00420BB6" w:rsidRDefault="007738D6" w:rsidP="008954A8">
            <w:pPr>
              <w:pStyle w:val="TAC"/>
              <w:rPr>
                <w:ins w:id="187" w:author="Abdul Rasheed M D" w:date="2023-02-17T19:20:00Z"/>
              </w:rPr>
            </w:pPr>
            <w:ins w:id="188"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75059AD0" w14:textId="77777777" w:rsidR="007738D6" w:rsidRPr="00420BB6" w:rsidRDefault="007738D6" w:rsidP="008954A8">
            <w:pPr>
              <w:pStyle w:val="TAC"/>
              <w:rPr>
                <w:ins w:id="189" w:author="Abdul Rasheed M D" w:date="2023-02-17T19:20:00Z"/>
              </w:rPr>
            </w:pPr>
            <w:ins w:id="190" w:author="Abdul Rasheed M D" w:date="2023-02-17T19:20:00Z">
              <w:r w:rsidRPr="00420BB6">
                <w:t>-</w:t>
              </w:r>
            </w:ins>
          </w:p>
        </w:tc>
      </w:tr>
      <w:tr w:rsidR="007738D6" w:rsidRPr="00420BB6" w14:paraId="59E70C4D" w14:textId="77777777" w:rsidTr="008954A8">
        <w:trPr>
          <w:ins w:id="19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3A6EED3" w14:textId="77777777" w:rsidR="007738D6" w:rsidRPr="00420BB6" w:rsidRDefault="007738D6" w:rsidP="008954A8">
            <w:pPr>
              <w:pStyle w:val="TAC"/>
              <w:rPr>
                <w:ins w:id="192" w:author="Abdul Rasheed M D" w:date="2023-02-17T19:20:00Z"/>
              </w:rPr>
            </w:pPr>
            <w:ins w:id="193" w:author="Abdul Rasheed M D" w:date="2023-02-17T19:20:00Z">
              <w:r w:rsidRPr="00420BB6">
                <w:t>2</w:t>
              </w:r>
            </w:ins>
          </w:p>
        </w:tc>
        <w:tc>
          <w:tcPr>
            <w:tcW w:w="3969" w:type="dxa"/>
            <w:tcBorders>
              <w:top w:val="single" w:sz="4" w:space="0" w:color="auto"/>
              <w:left w:val="single" w:sz="4" w:space="0" w:color="auto"/>
              <w:bottom w:val="single" w:sz="4" w:space="0" w:color="auto"/>
              <w:right w:val="single" w:sz="4" w:space="0" w:color="auto"/>
            </w:tcBorders>
          </w:tcPr>
          <w:p w14:paraId="6625124E" w14:textId="77777777" w:rsidR="007738D6" w:rsidRPr="00420BB6" w:rsidRDefault="007738D6" w:rsidP="008954A8">
            <w:pPr>
              <w:pStyle w:val="TAL"/>
              <w:rPr>
                <w:ins w:id="194" w:author="Abdul Rasheed M D" w:date="2023-02-17T19:20:00Z"/>
              </w:rPr>
            </w:pPr>
            <w:ins w:id="195" w:author="Abdul Rasheed M D" w:date="2023-02-17T19:20:00Z">
              <w:r w:rsidRPr="00420BB6">
                <w:t xml:space="preserve">SS transmits in the indicated downlink assignment a RLC PDU in a MAC PDU on the DRB configured with SDT( SDT Data &lt; </w:t>
              </w:r>
              <w:proofErr w:type="spellStart"/>
              <w:r w:rsidRPr="00420BB6">
                <w:t>sdt-DataVolumeThreshold</w:t>
              </w:r>
              <w:proofErr w:type="spellEnd"/>
              <w:r w:rsidRPr="00420BB6">
                <w:t>).</w:t>
              </w:r>
            </w:ins>
          </w:p>
        </w:tc>
        <w:tc>
          <w:tcPr>
            <w:tcW w:w="709" w:type="dxa"/>
            <w:tcBorders>
              <w:top w:val="single" w:sz="4" w:space="0" w:color="auto"/>
              <w:left w:val="single" w:sz="4" w:space="0" w:color="auto"/>
              <w:bottom w:val="single" w:sz="4" w:space="0" w:color="auto"/>
              <w:right w:val="single" w:sz="4" w:space="0" w:color="auto"/>
            </w:tcBorders>
          </w:tcPr>
          <w:p w14:paraId="373C2BB4" w14:textId="77777777" w:rsidR="007738D6" w:rsidRPr="00420BB6" w:rsidRDefault="007738D6" w:rsidP="008954A8">
            <w:pPr>
              <w:pStyle w:val="TAC"/>
              <w:rPr>
                <w:ins w:id="196" w:author="Abdul Rasheed M D" w:date="2023-02-17T19:20:00Z"/>
              </w:rPr>
            </w:pPr>
            <w:ins w:id="197"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1A656B6A" w14:textId="77777777" w:rsidR="007738D6" w:rsidRPr="00420BB6" w:rsidRDefault="007738D6" w:rsidP="008954A8">
            <w:pPr>
              <w:pStyle w:val="TAL"/>
              <w:rPr>
                <w:ins w:id="198" w:author="Abdul Rasheed M D" w:date="2023-02-17T19:20:00Z"/>
                <w:rFonts w:eastAsia="MS Mincho"/>
              </w:rPr>
            </w:pPr>
            <w:ins w:id="199" w:author="Abdul Rasheed M D" w:date="2023-02-17T19:20:00Z">
              <w:r w:rsidRPr="00420BB6">
                <w:t>MAC PDU</w:t>
              </w:r>
            </w:ins>
          </w:p>
        </w:tc>
        <w:tc>
          <w:tcPr>
            <w:tcW w:w="567" w:type="dxa"/>
            <w:tcBorders>
              <w:top w:val="single" w:sz="4" w:space="0" w:color="auto"/>
              <w:left w:val="single" w:sz="4" w:space="0" w:color="auto"/>
              <w:bottom w:val="single" w:sz="4" w:space="0" w:color="auto"/>
              <w:right w:val="single" w:sz="4" w:space="0" w:color="auto"/>
            </w:tcBorders>
          </w:tcPr>
          <w:p w14:paraId="3FD67EE0" w14:textId="77777777" w:rsidR="007738D6" w:rsidRPr="00420BB6" w:rsidRDefault="007738D6" w:rsidP="008954A8">
            <w:pPr>
              <w:pStyle w:val="TAC"/>
              <w:rPr>
                <w:ins w:id="200" w:author="Abdul Rasheed M D" w:date="2023-02-17T19:20:00Z"/>
              </w:rPr>
            </w:pPr>
            <w:ins w:id="201"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22CE2826" w14:textId="77777777" w:rsidR="007738D6" w:rsidRPr="00420BB6" w:rsidRDefault="007738D6" w:rsidP="008954A8">
            <w:pPr>
              <w:pStyle w:val="TAC"/>
              <w:rPr>
                <w:ins w:id="202" w:author="Abdul Rasheed M D" w:date="2023-02-17T19:20:00Z"/>
              </w:rPr>
            </w:pPr>
            <w:ins w:id="203" w:author="Abdul Rasheed M D" w:date="2023-02-17T19:20:00Z">
              <w:r w:rsidRPr="00420BB6">
                <w:t>-</w:t>
              </w:r>
            </w:ins>
          </w:p>
        </w:tc>
      </w:tr>
      <w:tr w:rsidR="007738D6" w:rsidRPr="00420BB6" w14:paraId="0C74827B" w14:textId="77777777" w:rsidTr="008954A8">
        <w:trPr>
          <w:ins w:id="204"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FCFBF4A" w14:textId="77777777" w:rsidR="007738D6" w:rsidRPr="00420BB6" w:rsidRDefault="007738D6" w:rsidP="008954A8">
            <w:pPr>
              <w:pStyle w:val="TAC"/>
              <w:rPr>
                <w:ins w:id="205" w:author="Abdul Rasheed M D" w:date="2023-02-17T19:20:00Z"/>
              </w:rPr>
            </w:pPr>
            <w:ins w:id="206" w:author="Abdul Rasheed M D" w:date="2023-02-17T19:20:00Z">
              <w:r w:rsidRPr="00420BB6">
                <w:t>3</w:t>
              </w:r>
            </w:ins>
          </w:p>
        </w:tc>
        <w:tc>
          <w:tcPr>
            <w:tcW w:w="3969" w:type="dxa"/>
            <w:tcBorders>
              <w:top w:val="single" w:sz="4" w:space="0" w:color="auto"/>
              <w:left w:val="single" w:sz="4" w:space="0" w:color="auto"/>
              <w:bottom w:val="single" w:sz="4" w:space="0" w:color="auto"/>
              <w:right w:val="single" w:sz="4" w:space="0" w:color="auto"/>
            </w:tcBorders>
          </w:tcPr>
          <w:p w14:paraId="2FEA4124" w14:textId="77777777" w:rsidR="007738D6" w:rsidRPr="00420BB6" w:rsidRDefault="007738D6" w:rsidP="008954A8">
            <w:pPr>
              <w:pStyle w:val="TAL"/>
              <w:rPr>
                <w:ins w:id="207" w:author="Abdul Rasheed M D" w:date="2023-02-17T19:20:00Z"/>
              </w:rPr>
            </w:pPr>
            <w:ins w:id="208" w:author="Abdul Rasheed M D" w:date="2023-02-17T19:20:00Z">
              <w:r w:rsidRPr="00420BB6">
                <w:t xml:space="preserve">The SS transmits an </w:t>
              </w:r>
              <w:proofErr w:type="spellStart"/>
              <w:r w:rsidRPr="00420BB6">
                <w:rPr>
                  <w:i/>
                  <w:iCs/>
                </w:rPr>
                <w:t>RRCRelease</w:t>
              </w:r>
              <w:proofErr w:type="spellEnd"/>
              <w:r w:rsidRPr="00420BB6">
                <w:t xml:space="preserve"> message including both </w:t>
              </w:r>
              <w:r w:rsidRPr="00420BB6">
                <w:rPr>
                  <w:i/>
                </w:rPr>
                <w:t>full-RNTI</w:t>
              </w:r>
              <w:r w:rsidRPr="00420BB6">
                <w:t xml:space="preserve"> and </w:t>
              </w:r>
              <w:r w:rsidRPr="00420BB6">
                <w:rPr>
                  <w:i/>
                </w:rPr>
                <w:t>short-RNTI</w:t>
              </w:r>
              <w:r w:rsidRPr="00420BB6">
                <w:t xml:space="preserve"> in </w:t>
              </w:r>
              <w:proofErr w:type="spellStart"/>
              <w:r w:rsidRPr="00420BB6">
                <w:t>s</w:t>
              </w:r>
              <w:r w:rsidRPr="00420BB6">
                <w:rPr>
                  <w:i/>
                </w:rPr>
                <w:t>uspendConfig</w:t>
              </w:r>
              <w:proofErr w:type="spellEnd"/>
              <w:r w:rsidRPr="00420BB6">
                <w:t>.</w:t>
              </w:r>
            </w:ins>
          </w:p>
        </w:tc>
        <w:tc>
          <w:tcPr>
            <w:tcW w:w="709" w:type="dxa"/>
            <w:tcBorders>
              <w:top w:val="single" w:sz="4" w:space="0" w:color="auto"/>
              <w:left w:val="single" w:sz="4" w:space="0" w:color="auto"/>
              <w:bottom w:val="single" w:sz="4" w:space="0" w:color="auto"/>
              <w:right w:val="single" w:sz="4" w:space="0" w:color="auto"/>
            </w:tcBorders>
          </w:tcPr>
          <w:p w14:paraId="48D1D1F4" w14:textId="77777777" w:rsidR="007738D6" w:rsidRPr="00420BB6" w:rsidRDefault="007738D6" w:rsidP="008954A8">
            <w:pPr>
              <w:pStyle w:val="TAC"/>
              <w:rPr>
                <w:ins w:id="209" w:author="Abdul Rasheed M D" w:date="2023-02-17T19:20:00Z"/>
              </w:rPr>
            </w:pPr>
            <w:ins w:id="210"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3470493F" w14:textId="77777777" w:rsidR="007738D6" w:rsidRPr="00420BB6" w:rsidRDefault="007738D6" w:rsidP="008954A8">
            <w:pPr>
              <w:pStyle w:val="TAL"/>
              <w:rPr>
                <w:ins w:id="211" w:author="Abdul Rasheed M D" w:date="2023-02-17T19:20:00Z"/>
              </w:rPr>
            </w:pPr>
            <w:ins w:id="212" w:author="Abdul Rasheed M D" w:date="2023-02-17T19:20:00Z">
              <w:r w:rsidRPr="00420BB6">
                <w:t xml:space="preserve">NR </w:t>
              </w:r>
              <w:smartTag w:uri="urn:schemas-microsoft-com:office:smarttags" w:element="stockticker">
                <w:r w:rsidRPr="00420BB6">
                  <w:t>RRC</w:t>
                </w:r>
              </w:smartTag>
              <w:r w:rsidRPr="00420BB6">
                <w:t xml:space="preserve">: </w:t>
              </w:r>
              <w:proofErr w:type="spellStart"/>
              <w:r w:rsidRPr="00420BB6">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2B6B3ED" w14:textId="77777777" w:rsidR="007738D6" w:rsidRPr="00420BB6" w:rsidRDefault="007738D6" w:rsidP="008954A8">
            <w:pPr>
              <w:pStyle w:val="TAC"/>
              <w:rPr>
                <w:ins w:id="213" w:author="Abdul Rasheed M D" w:date="2023-02-17T19:20:00Z"/>
              </w:rPr>
            </w:pPr>
            <w:ins w:id="214"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46217439" w14:textId="77777777" w:rsidR="007738D6" w:rsidRPr="00420BB6" w:rsidRDefault="007738D6" w:rsidP="008954A8">
            <w:pPr>
              <w:pStyle w:val="TAC"/>
              <w:rPr>
                <w:ins w:id="215" w:author="Abdul Rasheed M D" w:date="2023-02-17T19:20:00Z"/>
              </w:rPr>
            </w:pPr>
            <w:ins w:id="216" w:author="Abdul Rasheed M D" w:date="2023-02-17T19:20:00Z">
              <w:r w:rsidRPr="00420BB6">
                <w:t>-</w:t>
              </w:r>
            </w:ins>
          </w:p>
        </w:tc>
      </w:tr>
      <w:tr w:rsidR="007738D6" w:rsidRPr="00420BB6" w14:paraId="47ACDE1E" w14:textId="77777777" w:rsidTr="008954A8">
        <w:trPr>
          <w:ins w:id="217"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6CBE5F01" w14:textId="77777777" w:rsidR="007738D6" w:rsidRPr="00420BB6" w:rsidRDefault="007738D6" w:rsidP="008954A8">
            <w:pPr>
              <w:pStyle w:val="TAC"/>
              <w:rPr>
                <w:ins w:id="218" w:author="Abdul Rasheed M D" w:date="2023-02-17T19:20:00Z"/>
              </w:rPr>
            </w:pPr>
            <w:ins w:id="219" w:author="Abdul Rasheed M D" w:date="2023-02-17T19:20:00Z">
              <w:r w:rsidRPr="00420BB6">
                <w:t>4</w:t>
              </w:r>
            </w:ins>
          </w:p>
        </w:tc>
        <w:tc>
          <w:tcPr>
            <w:tcW w:w="3969" w:type="dxa"/>
            <w:tcBorders>
              <w:top w:val="single" w:sz="4" w:space="0" w:color="auto"/>
              <w:left w:val="single" w:sz="4" w:space="0" w:color="auto"/>
              <w:bottom w:val="single" w:sz="4" w:space="0" w:color="auto"/>
              <w:right w:val="single" w:sz="4" w:space="0" w:color="auto"/>
            </w:tcBorders>
          </w:tcPr>
          <w:p w14:paraId="5E4F9DA7" w14:textId="77777777" w:rsidR="007738D6" w:rsidRPr="00420BB6" w:rsidRDefault="007738D6" w:rsidP="008954A8">
            <w:pPr>
              <w:pStyle w:val="TAL"/>
              <w:rPr>
                <w:ins w:id="220" w:author="Abdul Rasheed M D" w:date="2023-02-17T19:20:00Z"/>
              </w:rPr>
            </w:pPr>
            <w:ins w:id="221" w:author="Abdul Rasheed M D" w:date="2023-02-17T19:20:00Z">
              <w:r w:rsidRPr="00420BB6">
                <w:t xml:space="preserve">Check: </w:t>
              </w:r>
              <w:r w:rsidRPr="00420BB6">
                <w:rPr>
                  <w:lang w:eastAsia="zh-CN"/>
                </w:rPr>
                <w:t>D</w:t>
              </w:r>
              <w:r w:rsidRPr="00420BB6">
                <w:t>oes the UE transmit a preamble on PRACH</w:t>
              </w:r>
              <w:r w:rsidRPr="00420BB6">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5FE5E9" w14:textId="77777777" w:rsidR="007738D6" w:rsidRPr="00420BB6" w:rsidRDefault="007738D6" w:rsidP="008954A8">
            <w:pPr>
              <w:pStyle w:val="TAC"/>
              <w:rPr>
                <w:ins w:id="222" w:author="Abdul Rasheed M D" w:date="2023-02-17T19:20:00Z"/>
              </w:rPr>
            </w:pPr>
            <w:ins w:id="223" w:author="Abdul Rasheed M D" w:date="2023-02-17T19:20:00Z">
              <w:r w:rsidRPr="00420BB6">
                <w:t>--&gt;</w:t>
              </w:r>
            </w:ins>
          </w:p>
        </w:tc>
        <w:tc>
          <w:tcPr>
            <w:tcW w:w="2977" w:type="dxa"/>
            <w:tcBorders>
              <w:top w:val="single" w:sz="4" w:space="0" w:color="auto"/>
              <w:left w:val="single" w:sz="4" w:space="0" w:color="auto"/>
              <w:bottom w:val="single" w:sz="4" w:space="0" w:color="auto"/>
              <w:right w:val="single" w:sz="4" w:space="0" w:color="auto"/>
            </w:tcBorders>
          </w:tcPr>
          <w:p w14:paraId="0D03F81C" w14:textId="77777777" w:rsidR="007738D6" w:rsidRPr="00420BB6" w:rsidRDefault="007738D6" w:rsidP="008954A8">
            <w:pPr>
              <w:pStyle w:val="TAL"/>
              <w:rPr>
                <w:ins w:id="224" w:author="Abdul Rasheed M D" w:date="2023-02-17T19:20:00Z"/>
              </w:rPr>
            </w:pPr>
            <w:ins w:id="225" w:author="Abdul Rasheed M D" w:date="2023-02-17T19:20:00Z">
              <w:r w:rsidRPr="00420BB6">
                <w:t>PRACH Preamble</w:t>
              </w:r>
            </w:ins>
          </w:p>
        </w:tc>
        <w:tc>
          <w:tcPr>
            <w:tcW w:w="567" w:type="dxa"/>
            <w:tcBorders>
              <w:top w:val="single" w:sz="4" w:space="0" w:color="auto"/>
              <w:left w:val="single" w:sz="4" w:space="0" w:color="auto"/>
              <w:bottom w:val="single" w:sz="4" w:space="0" w:color="auto"/>
              <w:right w:val="single" w:sz="4" w:space="0" w:color="auto"/>
            </w:tcBorders>
          </w:tcPr>
          <w:p w14:paraId="6C520331" w14:textId="77777777" w:rsidR="007738D6" w:rsidRPr="00420BB6" w:rsidRDefault="007738D6" w:rsidP="008954A8">
            <w:pPr>
              <w:pStyle w:val="TAC"/>
              <w:rPr>
                <w:ins w:id="226" w:author="Abdul Rasheed M D" w:date="2023-02-17T19:20:00Z"/>
              </w:rPr>
            </w:pPr>
            <w:ins w:id="227"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21515169" w14:textId="77777777" w:rsidR="007738D6" w:rsidRPr="00420BB6" w:rsidRDefault="007738D6" w:rsidP="008954A8">
            <w:pPr>
              <w:pStyle w:val="TAC"/>
              <w:rPr>
                <w:ins w:id="228" w:author="Abdul Rasheed M D" w:date="2023-02-17T19:20:00Z"/>
              </w:rPr>
            </w:pPr>
            <w:ins w:id="229" w:author="Abdul Rasheed M D" w:date="2023-02-17T19:20:00Z">
              <w:r w:rsidRPr="00420BB6">
                <w:t>-</w:t>
              </w:r>
            </w:ins>
          </w:p>
        </w:tc>
      </w:tr>
      <w:tr w:rsidR="007738D6" w:rsidRPr="00420BB6" w14:paraId="3929DC87" w14:textId="77777777" w:rsidTr="008954A8">
        <w:trPr>
          <w:ins w:id="23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DD20ED9" w14:textId="77777777" w:rsidR="007738D6" w:rsidRPr="00420BB6" w:rsidRDefault="007738D6" w:rsidP="008954A8">
            <w:pPr>
              <w:pStyle w:val="TAC"/>
              <w:rPr>
                <w:ins w:id="231" w:author="Abdul Rasheed M D" w:date="2023-02-17T19:20:00Z"/>
              </w:rPr>
            </w:pPr>
            <w:ins w:id="232" w:author="Abdul Rasheed M D" w:date="2023-02-17T19:20:00Z">
              <w:r w:rsidRPr="00420BB6">
                <w:t>5</w:t>
              </w:r>
            </w:ins>
          </w:p>
        </w:tc>
        <w:tc>
          <w:tcPr>
            <w:tcW w:w="3969" w:type="dxa"/>
            <w:tcBorders>
              <w:top w:val="single" w:sz="4" w:space="0" w:color="auto"/>
              <w:left w:val="single" w:sz="4" w:space="0" w:color="auto"/>
              <w:bottom w:val="single" w:sz="4" w:space="0" w:color="auto"/>
              <w:right w:val="single" w:sz="4" w:space="0" w:color="auto"/>
            </w:tcBorders>
          </w:tcPr>
          <w:p w14:paraId="0E906E88" w14:textId="77777777" w:rsidR="007738D6" w:rsidRPr="00420BB6" w:rsidRDefault="007738D6" w:rsidP="008954A8">
            <w:pPr>
              <w:pStyle w:val="TAL"/>
              <w:rPr>
                <w:ins w:id="233" w:author="Abdul Rasheed M D" w:date="2023-02-17T19:20:00Z"/>
              </w:rPr>
            </w:pPr>
            <w:ins w:id="234" w:author="Abdul Rasheed M D" w:date="2023-02-17T19:20:00Z">
              <w:r w:rsidRPr="00420BB6">
                <w:t xml:space="preserve">The SS transmits Random Access Response with RAPID corresponding to the transmitted Preamble in step 4, including TC-RNTI and not including Back off Indicator </w:t>
              </w:r>
              <w:proofErr w:type="spellStart"/>
              <w:r w:rsidRPr="00420BB6">
                <w:t>subheader</w:t>
              </w:r>
              <w:proofErr w:type="spellEnd"/>
              <w:r w:rsidRPr="00420BB6">
                <w:t>.</w:t>
              </w:r>
            </w:ins>
          </w:p>
          <w:p w14:paraId="55ED06C3" w14:textId="77777777" w:rsidR="007738D6" w:rsidRPr="00420BB6" w:rsidRDefault="007738D6" w:rsidP="008954A8">
            <w:pPr>
              <w:pStyle w:val="TAL"/>
              <w:rPr>
                <w:ins w:id="235" w:author="Abdul Rasheed M D" w:date="2023-02-17T19:20:00Z"/>
              </w:rPr>
            </w:pPr>
            <w:proofErr w:type="spellStart"/>
            <w:ins w:id="236" w:author="Abdul Rasheed M D" w:date="2023-02-17T19:20:00Z">
              <w:r w:rsidRPr="00420BB6">
                <w:rPr>
                  <w:rFonts w:eastAsia="DengXian"/>
                  <w:i/>
                  <w:lang w:eastAsia="zh-CN"/>
                </w:rPr>
                <w:t>TimeAlignmentTimer</w:t>
              </w:r>
              <w:proofErr w:type="spellEnd"/>
              <w:r w:rsidRPr="00420BB6">
                <w:rPr>
                  <w:rFonts w:eastAsia="DengXian"/>
                  <w:i/>
                  <w:lang w:eastAsia="zh-CN"/>
                </w:rPr>
                <w:t xml:space="preserve"> </w:t>
              </w:r>
              <w:r w:rsidRPr="00420BB6">
                <w:rPr>
                  <w:rFonts w:eastAsia="DengXian"/>
                  <w:iCs/>
                  <w:lang w:eastAsia="zh-CN"/>
                </w:rPr>
                <w:t>is started in UE</w:t>
              </w:r>
              <w:r w:rsidRPr="00420BB6">
                <w:rPr>
                  <w:rFonts w:eastAsia="DengXian"/>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2938E4" w14:textId="77777777" w:rsidR="007738D6" w:rsidRPr="00420BB6" w:rsidRDefault="007738D6" w:rsidP="008954A8">
            <w:pPr>
              <w:pStyle w:val="TAC"/>
              <w:rPr>
                <w:ins w:id="237" w:author="Abdul Rasheed M D" w:date="2023-02-17T19:20:00Z"/>
              </w:rPr>
            </w:pPr>
            <w:ins w:id="238"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25783256" w14:textId="77777777" w:rsidR="007738D6" w:rsidRPr="00420BB6" w:rsidRDefault="007738D6" w:rsidP="008954A8">
            <w:pPr>
              <w:pStyle w:val="TAL"/>
              <w:rPr>
                <w:ins w:id="239" w:author="Abdul Rasheed M D" w:date="2023-02-17T19:20:00Z"/>
              </w:rPr>
            </w:pPr>
            <w:ins w:id="240" w:author="Abdul Rasheed M D" w:date="2023-02-17T19:20:00Z">
              <w:r w:rsidRPr="00420BB6">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F2FC6DE" w14:textId="77777777" w:rsidR="007738D6" w:rsidRPr="00420BB6" w:rsidRDefault="007738D6" w:rsidP="008954A8">
            <w:pPr>
              <w:pStyle w:val="TAC"/>
              <w:rPr>
                <w:ins w:id="24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36ECE56A" w14:textId="77777777" w:rsidR="007738D6" w:rsidRPr="00420BB6" w:rsidRDefault="007738D6" w:rsidP="008954A8">
            <w:pPr>
              <w:pStyle w:val="TAC"/>
              <w:rPr>
                <w:ins w:id="242" w:author="Abdul Rasheed M D" w:date="2023-02-17T19:20:00Z"/>
              </w:rPr>
            </w:pPr>
          </w:p>
        </w:tc>
      </w:tr>
      <w:tr w:rsidR="007738D6" w:rsidRPr="00420BB6" w14:paraId="5D04B34D" w14:textId="77777777" w:rsidTr="008954A8">
        <w:trPr>
          <w:ins w:id="24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5FDEE14" w14:textId="77777777" w:rsidR="007738D6" w:rsidRPr="00420BB6" w:rsidRDefault="007738D6" w:rsidP="008954A8">
            <w:pPr>
              <w:pStyle w:val="TAC"/>
              <w:rPr>
                <w:ins w:id="244" w:author="Abdul Rasheed M D" w:date="2023-02-17T19:20:00Z"/>
              </w:rPr>
            </w:pPr>
            <w:ins w:id="245" w:author="Abdul Rasheed M D" w:date="2023-02-17T19:20:00Z">
              <w:r w:rsidRPr="00420BB6">
                <w:t>6</w:t>
              </w:r>
            </w:ins>
          </w:p>
        </w:tc>
        <w:tc>
          <w:tcPr>
            <w:tcW w:w="3969" w:type="dxa"/>
            <w:tcBorders>
              <w:top w:val="single" w:sz="4" w:space="0" w:color="auto"/>
              <w:left w:val="single" w:sz="4" w:space="0" w:color="auto"/>
              <w:bottom w:val="single" w:sz="4" w:space="0" w:color="auto"/>
              <w:right w:val="single" w:sz="4" w:space="0" w:color="auto"/>
            </w:tcBorders>
          </w:tcPr>
          <w:p w14:paraId="49A3303C" w14:textId="77777777" w:rsidR="007738D6" w:rsidRPr="00420BB6" w:rsidRDefault="007738D6" w:rsidP="008954A8">
            <w:pPr>
              <w:pStyle w:val="TAL"/>
              <w:rPr>
                <w:ins w:id="246" w:author="Abdul Rasheed M D" w:date="2023-02-17T19:20:00Z"/>
              </w:rPr>
            </w:pPr>
            <w:ins w:id="247" w:author="Abdul Rasheed M D" w:date="2023-02-17T19:20:00Z">
              <w:r w:rsidRPr="00420BB6">
                <w:t xml:space="preserve">Check: Does the UE transmit a MAC PDU containing an </w:t>
              </w:r>
              <w:proofErr w:type="spellStart"/>
              <w:r w:rsidRPr="00420BB6">
                <w:rPr>
                  <w:i/>
                  <w:iCs/>
                </w:rPr>
                <w:t>RRCResumeRequest</w:t>
              </w:r>
              <w:proofErr w:type="spellEnd"/>
              <w:r w:rsidRPr="00420BB6">
                <w:rPr>
                  <w:i/>
                  <w:iCs/>
                </w:rPr>
                <w:t xml:space="preserve"> </w:t>
              </w:r>
              <w:r w:rsidRPr="00420BB6">
                <w:t>message and RLC PDU on DRB with SDT configured?</w:t>
              </w:r>
            </w:ins>
          </w:p>
        </w:tc>
        <w:tc>
          <w:tcPr>
            <w:tcW w:w="709" w:type="dxa"/>
            <w:tcBorders>
              <w:top w:val="single" w:sz="4" w:space="0" w:color="auto"/>
              <w:left w:val="single" w:sz="4" w:space="0" w:color="auto"/>
              <w:bottom w:val="single" w:sz="4" w:space="0" w:color="auto"/>
              <w:right w:val="single" w:sz="4" w:space="0" w:color="auto"/>
            </w:tcBorders>
          </w:tcPr>
          <w:p w14:paraId="147E45C4" w14:textId="77777777" w:rsidR="007738D6" w:rsidRPr="00420BB6" w:rsidRDefault="007738D6" w:rsidP="008954A8">
            <w:pPr>
              <w:pStyle w:val="TAC"/>
              <w:rPr>
                <w:ins w:id="248" w:author="Abdul Rasheed M D" w:date="2023-02-17T19:20:00Z"/>
              </w:rPr>
            </w:pPr>
            <w:ins w:id="249" w:author="Abdul Rasheed M D" w:date="2023-02-17T19:20:00Z">
              <w:r w:rsidRPr="00420BB6">
                <w:t>-</w:t>
              </w:r>
              <w:r w:rsidRPr="00420BB6">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B472D1F" w14:textId="77777777" w:rsidR="007738D6" w:rsidRPr="00420BB6" w:rsidRDefault="007738D6" w:rsidP="008954A8">
            <w:pPr>
              <w:pStyle w:val="TAL"/>
              <w:rPr>
                <w:ins w:id="250" w:author="Abdul Rasheed M D" w:date="2023-02-17T19:20:00Z"/>
                <w:lang w:eastAsia="zh-CN"/>
              </w:rPr>
            </w:pPr>
            <w:ins w:id="251" w:author="Abdul Rasheed M D" w:date="2023-02-17T19:20:00Z">
              <w:r w:rsidRPr="00420BB6">
                <w:rPr>
                  <w:lang w:eastAsia="zh-CN"/>
                </w:rPr>
                <w:t>MAC PDU (</w:t>
              </w:r>
            </w:ins>
          </w:p>
          <w:p w14:paraId="049ACB97" w14:textId="77777777" w:rsidR="007738D6" w:rsidRPr="00420BB6" w:rsidRDefault="007738D6" w:rsidP="008954A8">
            <w:pPr>
              <w:pStyle w:val="TAL"/>
              <w:rPr>
                <w:ins w:id="252" w:author="Abdul Rasheed M D" w:date="2023-02-17T19:20:00Z"/>
                <w:i/>
              </w:rPr>
            </w:pPr>
            <w:ins w:id="253" w:author="Abdul Rasheed M D" w:date="2023-02-17T19:20:00Z">
              <w:r w:rsidRPr="00420BB6">
                <w:t xml:space="preserve">NR </w:t>
              </w:r>
              <w:smartTag w:uri="urn:schemas-microsoft-com:office:smarttags" w:element="stockticker">
                <w:r w:rsidRPr="00420BB6">
                  <w:t>RRC</w:t>
                </w:r>
              </w:smartTag>
              <w:r w:rsidRPr="00420BB6">
                <w:t xml:space="preserve">: : </w:t>
              </w:r>
              <w:proofErr w:type="spellStart"/>
              <w:r w:rsidRPr="00420BB6">
                <w:rPr>
                  <w:i/>
                  <w:iCs/>
                </w:rPr>
                <w:t>RRCResumeRequest</w:t>
              </w:r>
              <w:proofErr w:type="spellEnd"/>
              <w:r w:rsidRPr="00420BB6">
                <w:rPr>
                  <w:i/>
                </w:rPr>
                <w:t>,</w:t>
              </w:r>
            </w:ins>
          </w:p>
          <w:p w14:paraId="418124B7" w14:textId="77777777" w:rsidR="007738D6" w:rsidRPr="00420BB6" w:rsidRDefault="007738D6" w:rsidP="008954A8">
            <w:pPr>
              <w:pStyle w:val="TAL"/>
              <w:rPr>
                <w:ins w:id="254" w:author="Abdul Rasheed M D" w:date="2023-02-17T19:20:00Z"/>
              </w:rPr>
            </w:pPr>
            <w:ins w:id="255" w:author="Abdul Rasheed M D" w:date="2023-02-17T19:20:00Z">
              <w:r w:rsidRPr="00420BB6">
                <w:rPr>
                  <w:iCs/>
                </w:rPr>
                <w:t>RLC PDU on DRB with SDT configured</w:t>
              </w:r>
              <w:r w:rsidRPr="00420BB6">
                <w:t>)</w:t>
              </w:r>
            </w:ins>
          </w:p>
        </w:tc>
        <w:tc>
          <w:tcPr>
            <w:tcW w:w="567" w:type="dxa"/>
            <w:tcBorders>
              <w:top w:val="single" w:sz="4" w:space="0" w:color="auto"/>
              <w:left w:val="single" w:sz="4" w:space="0" w:color="auto"/>
              <w:bottom w:val="single" w:sz="4" w:space="0" w:color="auto"/>
              <w:right w:val="single" w:sz="4" w:space="0" w:color="auto"/>
            </w:tcBorders>
          </w:tcPr>
          <w:p w14:paraId="126A578D" w14:textId="77777777" w:rsidR="007738D6" w:rsidRPr="00420BB6" w:rsidRDefault="007738D6" w:rsidP="008954A8">
            <w:pPr>
              <w:pStyle w:val="TAC"/>
              <w:rPr>
                <w:ins w:id="256" w:author="Abdul Rasheed M D" w:date="2023-02-17T19:20:00Z"/>
              </w:rPr>
            </w:pPr>
            <w:ins w:id="257"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14AD7240" w14:textId="77777777" w:rsidR="007738D6" w:rsidRPr="00420BB6" w:rsidRDefault="007738D6" w:rsidP="008954A8">
            <w:pPr>
              <w:pStyle w:val="TAC"/>
              <w:rPr>
                <w:ins w:id="258" w:author="Abdul Rasheed M D" w:date="2023-02-17T19:20:00Z"/>
              </w:rPr>
            </w:pPr>
            <w:ins w:id="259" w:author="Abdul Rasheed M D" w:date="2023-02-17T19:20:00Z">
              <w:r w:rsidRPr="00420BB6">
                <w:t>-</w:t>
              </w:r>
            </w:ins>
          </w:p>
        </w:tc>
      </w:tr>
      <w:tr w:rsidR="007738D6" w:rsidRPr="00420BB6" w14:paraId="72424F3D" w14:textId="77777777" w:rsidTr="008954A8">
        <w:trPr>
          <w:ins w:id="26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85F77B4" w14:textId="77777777" w:rsidR="007738D6" w:rsidRPr="00420BB6" w:rsidRDefault="007738D6" w:rsidP="008954A8">
            <w:pPr>
              <w:pStyle w:val="TAC"/>
              <w:rPr>
                <w:ins w:id="261" w:author="Abdul Rasheed M D" w:date="2023-02-17T19:20:00Z"/>
              </w:rPr>
            </w:pPr>
            <w:ins w:id="262" w:author="Abdul Rasheed M D" w:date="2023-02-17T19:20:00Z">
              <w:r w:rsidRPr="00420BB6">
                <w:t>7</w:t>
              </w:r>
            </w:ins>
          </w:p>
        </w:tc>
        <w:tc>
          <w:tcPr>
            <w:tcW w:w="3969" w:type="dxa"/>
            <w:tcBorders>
              <w:top w:val="single" w:sz="4" w:space="0" w:color="auto"/>
              <w:left w:val="single" w:sz="4" w:space="0" w:color="auto"/>
              <w:bottom w:val="single" w:sz="4" w:space="0" w:color="auto"/>
              <w:right w:val="single" w:sz="4" w:space="0" w:color="auto"/>
            </w:tcBorders>
          </w:tcPr>
          <w:p w14:paraId="217FE8FE" w14:textId="77777777" w:rsidR="007738D6" w:rsidRPr="00420BB6" w:rsidRDefault="007738D6" w:rsidP="008954A8">
            <w:pPr>
              <w:pStyle w:val="TAL"/>
              <w:rPr>
                <w:ins w:id="263" w:author="Abdul Rasheed M D" w:date="2023-02-17T19:20:00Z"/>
              </w:rPr>
            </w:pPr>
            <w:ins w:id="264" w:author="Abdul Rasheed M D" w:date="2023-02-17T19:20:00Z">
              <w:r w:rsidRPr="00420BB6">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431A1F61" w14:textId="77777777" w:rsidR="007738D6" w:rsidRPr="00420BB6" w:rsidRDefault="007738D6" w:rsidP="008954A8">
            <w:pPr>
              <w:pStyle w:val="TAC"/>
              <w:rPr>
                <w:ins w:id="265" w:author="Abdul Rasheed M D" w:date="2023-02-17T19:20:00Z"/>
              </w:rPr>
            </w:pPr>
            <w:ins w:id="266"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5C32B489" w14:textId="77777777" w:rsidR="007738D6" w:rsidRPr="00420BB6" w:rsidRDefault="007738D6" w:rsidP="008954A8">
            <w:pPr>
              <w:pStyle w:val="TAL"/>
              <w:rPr>
                <w:ins w:id="267" w:author="Abdul Rasheed M D" w:date="2023-02-17T19:20:00Z"/>
                <w:lang w:eastAsia="zh-CN"/>
              </w:rPr>
            </w:pPr>
            <w:ins w:id="268" w:author="Abdul Rasheed M D" w:date="2023-02-17T19:20:00Z">
              <w:r w:rsidRPr="00420BB6">
                <w:rPr>
                  <w:lang w:eastAsia="zh-CN"/>
                </w:rPr>
                <w:t>MAC PDU</w:t>
              </w:r>
            </w:ins>
          </w:p>
          <w:p w14:paraId="2044E5FB" w14:textId="77777777" w:rsidR="007738D6" w:rsidRPr="00420BB6" w:rsidRDefault="007738D6" w:rsidP="008954A8">
            <w:pPr>
              <w:pStyle w:val="TAL"/>
              <w:rPr>
                <w:ins w:id="269" w:author="Abdul Rasheed M D" w:date="2023-02-17T19:20:00Z"/>
              </w:rPr>
            </w:pPr>
            <w:ins w:id="270" w:author="Abdul Rasheed M D" w:date="2023-02-17T19:20:00Z">
              <w:r w:rsidRPr="00420BB6">
                <w:rPr>
                  <w:lang w:eastAsia="zh-CN"/>
                </w:rPr>
                <w:t>(</w:t>
              </w:r>
              <w:r w:rsidRPr="00420BB6">
                <w:t>UE Contention Resolution Identity MAC CE</w:t>
              </w:r>
              <w:r w:rsidRPr="00420BB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378B7A" w14:textId="77777777" w:rsidR="007738D6" w:rsidRPr="00420BB6" w:rsidRDefault="007738D6" w:rsidP="008954A8">
            <w:pPr>
              <w:pStyle w:val="TAC"/>
              <w:rPr>
                <w:ins w:id="27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03EE9121" w14:textId="77777777" w:rsidR="007738D6" w:rsidRPr="00420BB6" w:rsidRDefault="007738D6" w:rsidP="008954A8">
            <w:pPr>
              <w:pStyle w:val="TAC"/>
              <w:rPr>
                <w:ins w:id="272" w:author="Abdul Rasheed M D" w:date="2023-02-17T19:20:00Z"/>
              </w:rPr>
            </w:pPr>
          </w:p>
        </w:tc>
      </w:tr>
      <w:tr w:rsidR="007738D6" w:rsidRPr="00420BB6" w14:paraId="2EB8B8C0" w14:textId="77777777" w:rsidTr="008954A8">
        <w:trPr>
          <w:ins w:id="27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4E6D676" w14:textId="77777777" w:rsidR="007738D6" w:rsidRPr="00420BB6" w:rsidRDefault="007738D6" w:rsidP="008954A8">
            <w:pPr>
              <w:pStyle w:val="TAC"/>
              <w:rPr>
                <w:ins w:id="274" w:author="Abdul Rasheed M D" w:date="2023-02-17T19:20:00Z"/>
              </w:rPr>
            </w:pPr>
            <w:ins w:id="275" w:author="Abdul Rasheed M D" w:date="2023-02-17T19:20:00Z">
              <w:r w:rsidRPr="00420BB6">
                <w:t>8</w:t>
              </w:r>
            </w:ins>
          </w:p>
        </w:tc>
        <w:tc>
          <w:tcPr>
            <w:tcW w:w="3969" w:type="dxa"/>
            <w:tcBorders>
              <w:top w:val="single" w:sz="4" w:space="0" w:color="auto"/>
              <w:left w:val="single" w:sz="4" w:space="0" w:color="auto"/>
              <w:bottom w:val="single" w:sz="4" w:space="0" w:color="auto"/>
              <w:right w:val="single" w:sz="4" w:space="0" w:color="auto"/>
            </w:tcBorders>
          </w:tcPr>
          <w:p w14:paraId="56BE5E15" w14:textId="77777777" w:rsidR="007738D6" w:rsidRPr="00420BB6" w:rsidRDefault="007738D6" w:rsidP="008954A8">
            <w:pPr>
              <w:pStyle w:val="TAL"/>
              <w:rPr>
                <w:ins w:id="276" w:author="Abdul Rasheed M D" w:date="2023-02-17T19:20:00Z"/>
              </w:rPr>
            </w:pPr>
            <w:ins w:id="277" w:author="Abdul Rasheed M D" w:date="2023-02-17T19:20:00Z">
              <w:r w:rsidRPr="00420BB6">
                <w:t xml:space="preserve">The SS transmits a </w:t>
              </w:r>
              <w:proofErr w:type="spellStart"/>
              <w:r w:rsidRPr="00420BB6">
                <w:rPr>
                  <w:i/>
                  <w:iCs/>
                </w:rPr>
                <w:t>RRCResume</w:t>
              </w:r>
              <w:proofErr w:type="spellEnd"/>
              <w:r w:rsidRPr="00420BB6">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02C3726" w14:textId="77777777" w:rsidR="007738D6" w:rsidRPr="00420BB6" w:rsidRDefault="007738D6" w:rsidP="008954A8">
            <w:pPr>
              <w:pStyle w:val="TAC"/>
              <w:rPr>
                <w:ins w:id="278" w:author="Abdul Rasheed M D" w:date="2023-02-17T19:20:00Z"/>
              </w:rPr>
            </w:pPr>
            <w:ins w:id="279"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1B4C9FBF" w14:textId="77777777" w:rsidR="007738D6" w:rsidRPr="00420BB6" w:rsidRDefault="007738D6" w:rsidP="008954A8">
            <w:pPr>
              <w:pStyle w:val="TAL"/>
              <w:rPr>
                <w:ins w:id="280" w:author="Abdul Rasheed M D" w:date="2023-02-17T19:20:00Z"/>
              </w:rPr>
            </w:pPr>
            <w:ins w:id="281" w:author="Abdul Rasheed M D" w:date="2023-02-17T19:20:00Z">
              <w:r w:rsidRPr="00420BB6">
                <w:t xml:space="preserve">NR </w:t>
              </w:r>
              <w:smartTag w:uri="urn:schemas-microsoft-com:office:smarttags" w:element="stockticker">
                <w:r w:rsidRPr="00420BB6">
                  <w:t>RRC</w:t>
                </w:r>
              </w:smartTag>
              <w:r w:rsidRPr="00420BB6">
                <w:t xml:space="preserve">: </w:t>
              </w:r>
              <w:proofErr w:type="spellStart"/>
              <w:r w:rsidRPr="00420BB6">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992E4A" w14:textId="77777777" w:rsidR="007738D6" w:rsidRPr="00420BB6" w:rsidRDefault="007738D6" w:rsidP="008954A8">
            <w:pPr>
              <w:pStyle w:val="TAC"/>
              <w:rPr>
                <w:ins w:id="282" w:author="Abdul Rasheed M D" w:date="2023-02-17T19:20:00Z"/>
              </w:rPr>
            </w:pPr>
            <w:ins w:id="283"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4091A6CC" w14:textId="77777777" w:rsidR="007738D6" w:rsidRPr="00420BB6" w:rsidRDefault="007738D6" w:rsidP="008954A8">
            <w:pPr>
              <w:pStyle w:val="TAC"/>
              <w:rPr>
                <w:ins w:id="284" w:author="Abdul Rasheed M D" w:date="2023-02-17T19:20:00Z"/>
              </w:rPr>
            </w:pPr>
            <w:ins w:id="285" w:author="Abdul Rasheed M D" w:date="2023-02-17T19:20:00Z">
              <w:r w:rsidRPr="00420BB6">
                <w:t>-</w:t>
              </w:r>
            </w:ins>
          </w:p>
        </w:tc>
      </w:tr>
      <w:tr w:rsidR="007738D6" w:rsidRPr="00420BB6" w14:paraId="6DEBC424" w14:textId="77777777" w:rsidTr="008954A8">
        <w:trPr>
          <w:ins w:id="286"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F947304" w14:textId="77777777" w:rsidR="007738D6" w:rsidRPr="00420BB6" w:rsidRDefault="007738D6" w:rsidP="008954A8">
            <w:pPr>
              <w:pStyle w:val="TAC"/>
              <w:rPr>
                <w:ins w:id="287" w:author="Abdul Rasheed M D" w:date="2023-02-17T19:20:00Z"/>
              </w:rPr>
            </w:pPr>
            <w:ins w:id="288" w:author="Abdul Rasheed M D" w:date="2023-02-17T19:20:00Z">
              <w:r w:rsidRPr="00420BB6">
                <w:t>9</w:t>
              </w:r>
            </w:ins>
          </w:p>
        </w:tc>
        <w:tc>
          <w:tcPr>
            <w:tcW w:w="3969" w:type="dxa"/>
            <w:tcBorders>
              <w:top w:val="single" w:sz="4" w:space="0" w:color="auto"/>
              <w:left w:val="single" w:sz="4" w:space="0" w:color="auto"/>
              <w:bottom w:val="single" w:sz="4" w:space="0" w:color="auto"/>
              <w:right w:val="single" w:sz="4" w:space="0" w:color="auto"/>
            </w:tcBorders>
          </w:tcPr>
          <w:p w14:paraId="7D0D556A" w14:textId="77777777" w:rsidR="007738D6" w:rsidRPr="00420BB6" w:rsidRDefault="007738D6" w:rsidP="008954A8">
            <w:pPr>
              <w:pStyle w:val="TAL"/>
              <w:rPr>
                <w:ins w:id="289" w:author="Abdul Rasheed M D" w:date="2023-02-17T19:20:00Z"/>
              </w:rPr>
            </w:pPr>
            <w:ins w:id="290" w:author="Abdul Rasheed M D" w:date="2023-02-17T19:20:00Z">
              <w:r w:rsidRPr="00420BB6">
                <w:t xml:space="preserve">The UE transmits a </w:t>
              </w:r>
              <w:proofErr w:type="spellStart"/>
              <w:r w:rsidRPr="00420BB6">
                <w:rPr>
                  <w:i/>
                  <w:iCs/>
                </w:rPr>
                <w:t>RRCResumeComplete</w:t>
              </w:r>
              <w:proofErr w:type="spellEnd"/>
              <w:r w:rsidRPr="00420BB6">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92B22E" w14:textId="77777777" w:rsidR="007738D6" w:rsidRPr="00420BB6" w:rsidRDefault="007738D6" w:rsidP="008954A8">
            <w:pPr>
              <w:pStyle w:val="TAC"/>
              <w:rPr>
                <w:ins w:id="291" w:author="Abdul Rasheed M D" w:date="2023-02-17T19:20:00Z"/>
              </w:rPr>
            </w:pPr>
            <w:ins w:id="292" w:author="Abdul Rasheed M D" w:date="2023-02-17T19:20:00Z">
              <w:r w:rsidRPr="00420BB6">
                <w:t>--&gt;</w:t>
              </w:r>
            </w:ins>
          </w:p>
        </w:tc>
        <w:tc>
          <w:tcPr>
            <w:tcW w:w="2977" w:type="dxa"/>
            <w:tcBorders>
              <w:top w:val="single" w:sz="4" w:space="0" w:color="auto"/>
              <w:left w:val="single" w:sz="4" w:space="0" w:color="auto"/>
              <w:bottom w:val="single" w:sz="4" w:space="0" w:color="auto"/>
              <w:right w:val="single" w:sz="4" w:space="0" w:color="auto"/>
            </w:tcBorders>
          </w:tcPr>
          <w:p w14:paraId="2DCA4D21" w14:textId="77777777" w:rsidR="007738D6" w:rsidRPr="00420BB6" w:rsidRDefault="007738D6" w:rsidP="008954A8">
            <w:pPr>
              <w:pStyle w:val="TAL"/>
              <w:rPr>
                <w:ins w:id="293" w:author="Abdul Rasheed M D" w:date="2023-02-17T19:20:00Z"/>
                <w:iCs/>
              </w:rPr>
            </w:pPr>
            <w:ins w:id="294" w:author="Abdul Rasheed M D" w:date="2023-02-17T19:20:00Z">
              <w:r w:rsidRPr="00420BB6">
                <w:t xml:space="preserve">NR </w:t>
              </w:r>
              <w:smartTag w:uri="urn:schemas-microsoft-com:office:smarttags" w:element="stockticker">
                <w:r w:rsidRPr="00420BB6">
                  <w:t>RRC</w:t>
                </w:r>
              </w:smartTag>
              <w:r w:rsidRPr="00420BB6">
                <w:t xml:space="preserve">: </w:t>
              </w:r>
              <w:proofErr w:type="spellStart"/>
              <w:r w:rsidRPr="00420BB6">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FDAA3A" w14:textId="77777777" w:rsidR="007738D6" w:rsidRPr="00420BB6" w:rsidRDefault="007738D6" w:rsidP="008954A8">
            <w:pPr>
              <w:pStyle w:val="TAC"/>
              <w:rPr>
                <w:ins w:id="295" w:author="Abdul Rasheed M D" w:date="2023-02-17T19:20:00Z"/>
              </w:rPr>
            </w:pPr>
            <w:ins w:id="296"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52785899" w14:textId="77777777" w:rsidR="007738D6" w:rsidRPr="00420BB6" w:rsidRDefault="007738D6" w:rsidP="008954A8">
            <w:pPr>
              <w:pStyle w:val="TAC"/>
              <w:rPr>
                <w:ins w:id="297" w:author="Abdul Rasheed M D" w:date="2023-02-17T19:20:00Z"/>
              </w:rPr>
            </w:pPr>
            <w:ins w:id="298" w:author="Abdul Rasheed M D" w:date="2023-02-17T19:20:00Z">
              <w:r w:rsidRPr="00420BB6">
                <w:t>-</w:t>
              </w:r>
            </w:ins>
          </w:p>
        </w:tc>
      </w:tr>
      <w:tr w:rsidR="007738D6" w:rsidRPr="00420BB6" w14:paraId="619B0653" w14:textId="77777777" w:rsidTr="008954A8">
        <w:trPr>
          <w:ins w:id="299"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8D07BC3" w14:textId="77777777" w:rsidR="007738D6" w:rsidRPr="00420BB6" w:rsidRDefault="007738D6" w:rsidP="008954A8">
            <w:pPr>
              <w:pStyle w:val="TAC"/>
              <w:rPr>
                <w:ins w:id="300" w:author="Abdul Rasheed M D" w:date="2023-02-17T19:20:00Z"/>
              </w:rPr>
            </w:pPr>
            <w:ins w:id="301" w:author="Abdul Rasheed M D" w:date="2023-02-17T19:20:00Z">
              <w:r w:rsidRPr="00420BB6">
                <w:t>10</w:t>
              </w:r>
            </w:ins>
          </w:p>
        </w:tc>
        <w:tc>
          <w:tcPr>
            <w:tcW w:w="3969" w:type="dxa"/>
            <w:tcBorders>
              <w:top w:val="single" w:sz="4" w:space="0" w:color="auto"/>
              <w:left w:val="single" w:sz="4" w:space="0" w:color="auto"/>
              <w:bottom w:val="single" w:sz="4" w:space="0" w:color="auto"/>
              <w:right w:val="single" w:sz="4" w:space="0" w:color="auto"/>
            </w:tcBorders>
          </w:tcPr>
          <w:p w14:paraId="4128A3DC" w14:textId="77777777" w:rsidR="007738D6" w:rsidRPr="00420BB6" w:rsidRDefault="007738D6" w:rsidP="008954A8">
            <w:pPr>
              <w:pStyle w:val="TAL"/>
              <w:rPr>
                <w:ins w:id="302" w:author="Abdul Rasheed M D" w:date="2023-02-17T19:20:00Z"/>
              </w:rPr>
            </w:pPr>
            <w:ins w:id="303" w:author="Abdul Rasheed M D" w:date="2023-02-17T19:20:00Z">
              <w:r w:rsidRPr="00420BB6">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4F22F55B" w14:textId="77777777" w:rsidR="007738D6" w:rsidRPr="00420BB6" w:rsidRDefault="007738D6" w:rsidP="008954A8">
            <w:pPr>
              <w:pStyle w:val="TAC"/>
              <w:rPr>
                <w:ins w:id="304" w:author="Abdul Rasheed M D" w:date="2023-02-17T19:20:00Z"/>
              </w:rPr>
            </w:pPr>
            <w:ins w:id="305"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0B2B7403" w14:textId="77777777" w:rsidR="007738D6" w:rsidRPr="00420BB6" w:rsidRDefault="007738D6" w:rsidP="008954A8">
            <w:pPr>
              <w:pStyle w:val="TAL"/>
              <w:rPr>
                <w:ins w:id="306" w:author="Abdul Rasheed M D" w:date="2023-02-17T19:20:00Z"/>
              </w:rPr>
            </w:pPr>
            <w:ins w:id="307" w:author="Abdul Rasheed M D" w:date="2023-02-17T19:20:00Z">
              <w:r w:rsidRPr="00420BB6">
                <w:t>TC: OPEN UE TEST LOOP</w:t>
              </w:r>
            </w:ins>
          </w:p>
        </w:tc>
        <w:tc>
          <w:tcPr>
            <w:tcW w:w="567" w:type="dxa"/>
            <w:tcBorders>
              <w:top w:val="single" w:sz="4" w:space="0" w:color="auto"/>
              <w:left w:val="single" w:sz="4" w:space="0" w:color="auto"/>
              <w:bottom w:val="single" w:sz="4" w:space="0" w:color="auto"/>
              <w:right w:val="single" w:sz="4" w:space="0" w:color="auto"/>
            </w:tcBorders>
          </w:tcPr>
          <w:p w14:paraId="1D0E434D" w14:textId="77777777" w:rsidR="007738D6" w:rsidRPr="00420BB6" w:rsidRDefault="007738D6" w:rsidP="008954A8">
            <w:pPr>
              <w:pStyle w:val="TAC"/>
              <w:rPr>
                <w:ins w:id="308" w:author="Abdul Rasheed M D" w:date="2023-02-17T19:20:00Z"/>
              </w:rPr>
            </w:pPr>
            <w:ins w:id="309"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47389AE4" w14:textId="77777777" w:rsidR="007738D6" w:rsidRPr="00420BB6" w:rsidRDefault="007738D6" w:rsidP="008954A8">
            <w:pPr>
              <w:pStyle w:val="TAC"/>
              <w:rPr>
                <w:ins w:id="310" w:author="Abdul Rasheed M D" w:date="2023-02-17T19:20:00Z"/>
                <w:rFonts w:eastAsia="MS Gothic"/>
              </w:rPr>
            </w:pPr>
            <w:ins w:id="311" w:author="Abdul Rasheed M D" w:date="2023-02-17T19:20:00Z">
              <w:r w:rsidRPr="00420BB6">
                <w:t>-</w:t>
              </w:r>
            </w:ins>
          </w:p>
        </w:tc>
      </w:tr>
      <w:tr w:rsidR="007738D6" w:rsidRPr="00420BB6" w14:paraId="2E115B5D" w14:textId="77777777" w:rsidTr="008954A8">
        <w:trPr>
          <w:ins w:id="312"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34E94C4" w14:textId="77777777" w:rsidR="007738D6" w:rsidRPr="00420BB6" w:rsidRDefault="007738D6" w:rsidP="008954A8">
            <w:pPr>
              <w:pStyle w:val="TAC"/>
              <w:rPr>
                <w:ins w:id="313" w:author="Abdul Rasheed M D" w:date="2023-02-17T19:20:00Z"/>
              </w:rPr>
            </w:pPr>
            <w:ins w:id="314" w:author="Abdul Rasheed M D" w:date="2023-02-17T19:20:00Z">
              <w:r w:rsidRPr="00420BB6">
                <w:t>11</w:t>
              </w:r>
            </w:ins>
          </w:p>
        </w:tc>
        <w:tc>
          <w:tcPr>
            <w:tcW w:w="3969" w:type="dxa"/>
            <w:tcBorders>
              <w:top w:val="single" w:sz="4" w:space="0" w:color="auto"/>
              <w:left w:val="single" w:sz="4" w:space="0" w:color="auto"/>
              <w:bottom w:val="single" w:sz="4" w:space="0" w:color="auto"/>
              <w:right w:val="single" w:sz="4" w:space="0" w:color="auto"/>
            </w:tcBorders>
          </w:tcPr>
          <w:p w14:paraId="48ADEB49" w14:textId="77777777" w:rsidR="007738D6" w:rsidRPr="00420BB6" w:rsidRDefault="007738D6" w:rsidP="008954A8">
            <w:pPr>
              <w:pStyle w:val="TAL"/>
              <w:rPr>
                <w:ins w:id="315" w:author="Abdul Rasheed M D" w:date="2023-02-17T19:20:00Z"/>
              </w:rPr>
            </w:pPr>
            <w:ins w:id="316" w:author="Abdul Rasheed M D" w:date="2023-02-17T19:20:00Z">
              <w:r w:rsidRPr="00420BB6">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3281F51" w14:textId="77777777" w:rsidR="007738D6" w:rsidRPr="00420BB6" w:rsidRDefault="007738D6" w:rsidP="008954A8">
            <w:pPr>
              <w:pStyle w:val="TAC"/>
              <w:rPr>
                <w:ins w:id="317" w:author="Abdul Rasheed M D" w:date="2023-02-17T19:20:00Z"/>
              </w:rPr>
            </w:pPr>
            <w:ins w:id="318" w:author="Abdul Rasheed M D" w:date="2023-02-17T19:20:00Z">
              <w:r w:rsidRPr="00420BB6">
                <w:t>--&gt;</w:t>
              </w:r>
            </w:ins>
          </w:p>
        </w:tc>
        <w:tc>
          <w:tcPr>
            <w:tcW w:w="2977" w:type="dxa"/>
            <w:tcBorders>
              <w:top w:val="single" w:sz="4" w:space="0" w:color="auto"/>
              <w:left w:val="single" w:sz="4" w:space="0" w:color="auto"/>
              <w:bottom w:val="single" w:sz="4" w:space="0" w:color="auto"/>
              <w:right w:val="single" w:sz="4" w:space="0" w:color="auto"/>
            </w:tcBorders>
          </w:tcPr>
          <w:p w14:paraId="4546516C" w14:textId="77777777" w:rsidR="007738D6" w:rsidRPr="00420BB6" w:rsidRDefault="007738D6" w:rsidP="008954A8">
            <w:pPr>
              <w:pStyle w:val="TAL"/>
              <w:rPr>
                <w:ins w:id="319" w:author="Abdul Rasheed M D" w:date="2023-02-17T19:20:00Z"/>
              </w:rPr>
            </w:pPr>
            <w:ins w:id="320" w:author="Abdul Rasheed M D" w:date="2023-02-17T19:20:00Z">
              <w:r w:rsidRPr="00420BB6">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5AE84C3" w14:textId="77777777" w:rsidR="007738D6" w:rsidRPr="00420BB6" w:rsidRDefault="007738D6" w:rsidP="008954A8">
            <w:pPr>
              <w:pStyle w:val="TAC"/>
              <w:rPr>
                <w:ins w:id="321" w:author="Abdul Rasheed M D" w:date="2023-02-17T19:20:00Z"/>
              </w:rPr>
            </w:pPr>
            <w:ins w:id="322"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0327EF3B" w14:textId="77777777" w:rsidR="007738D6" w:rsidRPr="00420BB6" w:rsidRDefault="007738D6" w:rsidP="008954A8">
            <w:pPr>
              <w:pStyle w:val="TAC"/>
              <w:rPr>
                <w:ins w:id="323" w:author="Abdul Rasheed M D" w:date="2023-02-17T19:20:00Z"/>
                <w:rFonts w:eastAsia="MS Gothic"/>
              </w:rPr>
            </w:pPr>
            <w:ins w:id="324" w:author="Abdul Rasheed M D" w:date="2023-02-17T19:20:00Z">
              <w:r w:rsidRPr="00420BB6">
                <w:t>-</w:t>
              </w:r>
            </w:ins>
          </w:p>
        </w:tc>
      </w:tr>
      <w:tr w:rsidR="007738D6" w:rsidRPr="00420BB6" w14:paraId="2AA6BC27" w14:textId="77777777" w:rsidTr="008954A8">
        <w:trPr>
          <w:ins w:id="325"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6AEAC9B7" w14:textId="77777777" w:rsidR="007738D6" w:rsidRPr="00420BB6" w:rsidRDefault="007738D6" w:rsidP="008954A8">
            <w:pPr>
              <w:pStyle w:val="TAC"/>
              <w:rPr>
                <w:ins w:id="326" w:author="Abdul Rasheed M D" w:date="2023-02-17T19:20:00Z"/>
              </w:rPr>
            </w:pPr>
            <w:ins w:id="327" w:author="Abdul Rasheed M D" w:date="2023-02-17T19:20:00Z">
              <w:r w:rsidRPr="00420BB6">
                <w:t>12</w:t>
              </w:r>
            </w:ins>
          </w:p>
        </w:tc>
        <w:tc>
          <w:tcPr>
            <w:tcW w:w="3969" w:type="dxa"/>
            <w:tcBorders>
              <w:top w:val="single" w:sz="4" w:space="0" w:color="auto"/>
              <w:left w:val="single" w:sz="4" w:space="0" w:color="auto"/>
              <w:bottom w:val="single" w:sz="4" w:space="0" w:color="auto"/>
              <w:right w:val="single" w:sz="4" w:space="0" w:color="auto"/>
            </w:tcBorders>
          </w:tcPr>
          <w:p w14:paraId="4C495489" w14:textId="77777777" w:rsidR="007738D6" w:rsidRPr="00420BB6" w:rsidRDefault="007738D6" w:rsidP="008954A8">
            <w:pPr>
              <w:pStyle w:val="TAL"/>
              <w:rPr>
                <w:ins w:id="328" w:author="Abdul Rasheed M D" w:date="2023-02-17T19:20:00Z"/>
              </w:rPr>
            </w:pPr>
            <w:ins w:id="329" w:author="Abdul Rasheed M D" w:date="2023-02-17T19:20:00Z">
              <w:r w:rsidRPr="00420BB6">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343CEAB4" w14:textId="77777777" w:rsidR="007738D6" w:rsidRPr="00420BB6" w:rsidRDefault="007738D6" w:rsidP="008954A8">
            <w:pPr>
              <w:pStyle w:val="TAC"/>
              <w:rPr>
                <w:ins w:id="330" w:author="Abdul Rasheed M D" w:date="2023-02-17T19:20:00Z"/>
              </w:rPr>
            </w:pPr>
            <w:ins w:id="331" w:author="Abdul Rasheed M D" w:date="2023-02-17T19:20:00Z">
              <w:r w:rsidRPr="00420BB6">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004DA8D" w14:textId="77777777" w:rsidR="007738D6" w:rsidRPr="00420BB6" w:rsidRDefault="007738D6" w:rsidP="008954A8">
            <w:pPr>
              <w:pStyle w:val="TAL"/>
              <w:rPr>
                <w:ins w:id="332" w:author="Abdul Rasheed M D" w:date="2023-02-17T19:20:00Z"/>
                <w:iCs/>
              </w:rPr>
            </w:pPr>
            <w:ins w:id="333" w:author="Abdul Rasheed M D" w:date="2023-02-17T19:20:00Z">
              <w:r w:rsidRPr="00420BB6">
                <w:t>TC: CLOSE UE TEST LOOP</w:t>
              </w:r>
            </w:ins>
          </w:p>
        </w:tc>
        <w:tc>
          <w:tcPr>
            <w:tcW w:w="567" w:type="dxa"/>
            <w:tcBorders>
              <w:top w:val="single" w:sz="4" w:space="0" w:color="auto"/>
              <w:left w:val="single" w:sz="4" w:space="0" w:color="auto"/>
              <w:bottom w:val="single" w:sz="4" w:space="0" w:color="auto"/>
              <w:right w:val="single" w:sz="4" w:space="0" w:color="auto"/>
            </w:tcBorders>
          </w:tcPr>
          <w:p w14:paraId="754120EC" w14:textId="77777777" w:rsidR="007738D6" w:rsidRPr="00420BB6" w:rsidRDefault="007738D6" w:rsidP="008954A8">
            <w:pPr>
              <w:pStyle w:val="TAC"/>
              <w:rPr>
                <w:ins w:id="334" w:author="Abdul Rasheed M D" w:date="2023-02-17T19:20:00Z"/>
              </w:rPr>
            </w:pPr>
            <w:ins w:id="335"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5E98E56F" w14:textId="77777777" w:rsidR="007738D6" w:rsidRPr="00420BB6" w:rsidRDefault="007738D6" w:rsidP="008954A8">
            <w:pPr>
              <w:pStyle w:val="TAC"/>
              <w:rPr>
                <w:ins w:id="336" w:author="Abdul Rasheed M D" w:date="2023-02-17T19:20:00Z"/>
              </w:rPr>
            </w:pPr>
            <w:ins w:id="337" w:author="Abdul Rasheed M D" w:date="2023-02-17T19:20:00Z">
              <w:r w:rsidRPr="00420BB6">
                <w:t>-</w:t>
              </w:r>
            </w:ins>
          </w:p>
        </w:tc>
      </w:tr>
      <w:tr w:rsidR="007738D6" w:rsidRPr="00420BB6" w14:paraId="3C4B7079" w14:textId="77777777" w:rsidTr="008954A8">
        <w:trPr>
          <w:ins w:id="33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598CDC10" w14:textId="77777777" w:rsidR="007738D6" w:rsidRPr="00420BB6" w:rsidRDefault="007738D6" w:rsidP="008954A8">
            <w:pPr>
              <w:pStyle w:val="TAC"/>
              <w:rPr>
                <w:ins w:id="339" w:author="Abdul Rasheed M D" w:date="2023-02-17T19:20:00Z"/>
              </w:rPr>
            </w:pPr>
            <w:ins w:id="340" w:author="Abdul Rasheed M D" w:date="2023-02-17T19:20:00Z">
              <w:r w:rsidRPr="00420BB6">
                <w:t>13</w:t>
              </w:r>
            </w:ins>
          </w:p>
        </w:tc>
        <w:tc>
          <w:tcPr>
            <w:tcW w:w="3969" w:type="dxa"/>
            <w:tcBorders>
              <w:top w:val="single" w:sz="4" w:space="0" w:color="auto"/>
              <w:left w:val="single" w:sz="4" w:space="0" w:color="auto"/>
              <w:bottom w:val="single" w:sz="4" w:space="0" w:color="auto"/>
              <w:right w:val="single" w:sz="4" w:space="0" w:color="auto"/>
            </w:tcBorders>
          </w:tcPr>
          <w:p w14:paraId="0BE33EFD" w14:textId="77777777" w:rsidR="007738D6" w:rsidRPr="00420BB6" w:rsidRDefault="007738D6" w:rsidP="008954A8">
            <w:pPr>
              <w:pStyle w:val="TAL"/>
              <w:rPr>
                <w:ins w:id="341" w:author="Abdul Rasheed M D" w:date="2023-02-17T19:20:00Z"/>
              </w:rPr>
            </w:pPr>
            <w:ins w:id="342" w:author="Abdul Rasheed M D" w:date="2023-02-17T19:20:00Z">
              <w:r w:rsidRPr="00420BB6">
                <w:rPr>
                  <w:lang w:eastAsia="zh-CN"/>
                </w:rPr>
                <w:t xml:space="preserve">The UE transmits a CLOSE UE TEST LOOP </w:t>
              </w:r>
              <w:r w:rsidRPr="00420BB6">
                <w:t>COMPLETE message.</w:t>
              </w:r>
            </w:ins>
          </w:p>
        </w:tc>
        <w:tc>
          <w:tcPr>
            <w:tcW w:w="709" w:type="dxa"/>
            <w:tcBorders>
              <w:top w:val="single" w:sz="4" w:space="0" w:color="auto"/>
              <w:left w:val="single" w:sz="4" w:space="0" w:color="auto"/>
              <w:bottom w:val="single" w:sz="4" w:space="0" w:color="auto"/>
              <w:right w:val="single" w:sz="4" w:space="0" w:color="auto"/>
            </w:tcBorders>
          </w:tcPr>
          <w:p w14:paraId="27F415FA" w14:textId="77777777" w:rsidR="007738D6" w:rsidRPr="00420BB6" w:rsidRDefault="007738D6" w:rsidP="008954A8">
            <w:pPr>
              <w:pStyle w:val="TAC"/>
              <w:rPr>
                <w:ins w:id="343" w:author="Abdul Rasheed M D" w:date="2023-02-17T19:20:00Z"/>
              </w:rPr>
            </w:pPr>
            <w:ins w:id="344" w:author="Abdul Rasheed M D" w:date="2023-02-17T19:20:00Z">
              <w:r w:rsidRPr="00420BB6">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9FBD5C9" w14:textId="77777777" w:rsidR="007738D6" w:rsidRPr="00420BB6" w:rsidRDefault="007738D6" w:rsidP="008954A8">
            <w:pPr>
              <w:pStyle w:val="TAL"/>
              <w:rPr>
                <w:ins w:id="345" w:author="Abdul Rasheed M D" w:date="2023-02-17T19:20:00Z"/>
                <w:iCs/>
              </w:rPr>
            </w:pPr>
            <w:ins w:id="346" w:author="Abdul Rasheed M D" w:date="2023-02-17T19:20:00Z">
              <w:r w:rsidRPr="00420BB6">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D45622D" w14:textId="77777777" w:rsidR="007738D6" w:rsidRPr="00420BB6" w:rsidRDefault="007738D6" w:rsidP="008954A8">
            <w:pPr>
              <w:pStyle w:val="TAC"/>
              <w:rPr>
                <w:ins w:id="347" w:author="Abdul Rasheed M D" w:date="2023-02-17T19:20:00Z"/>
              </w:rPr>
            </w:pPr>
            <w:ins w:id="348"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59D4303D" w14:textId="77777777" w:rsidR="007738D6" w:rsidRPr="00420BB6" w:rsidRDefault="007738D6" w:rsidP="008954A8">
            <w:pPr>
              <w:pStyle w:val="TAC"/>
              <w:rPr>
                <w:ins w:id="349" w:author="Abdul Rasheed M D" w:date="2023-02-17T19:20:00Z"/>
              </w:rPr>
            </w:pPr>
            <w:ins w:id="350" w:author="Abdul Rasheed M D" w:date="2023-02-17T19:20:00Z">
              <w:r w:rsidRPr="00420BB6">
                <w:t>-</w:t>
              </w:r>
            </w:ins>
          </w:p>
        </w:tc>
      </w:tr>
      <w:tr w:rsidR="007738D6" w:rsidRPr="00420BB6" w14:paraId="604491C0" w14:textId="77777777" w:rsidTr="008954A8">
        <w:trPr>
          <w:ins w:id="35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3526A368" w14:textId="77777777" w:rsidR="007738D6" w:rsidRPr="00420BB6" w:rsidRDefault="007738D6" w:rsidP="008954A8">
            <w:pPr>
              <w:pStyle w:val="TAC"/>
              <w:rPr>
                <w:ins w:id="352" w:author="Abdul Rasheed M D" w:date="2023-02-17T19:20:00Z"/>
              </w:rPr>
            </w:pPr>
            <w:ins w:id="353" w:author="Abdul Rasheed M D" w:date="2023-02-17T19:20:00Z">
              <w:r w:rsidRPr="00420BB6">
                <w:t>14</w:t>
              </w:r>
            </w:ins>
          </w:p>
        </w:tc>
        <w:tc>
          <w:tcPr>
            <w:tcW w:w="3969" w:type="dxa"/>
            <w:tcBorders>
              <w:top w:val="single" w:sz="4" w:space="0" w:color="auto"/>
              <w:left w:val="single" w:sz="4" w:space="0" w:color="auto"/>
              <w:bottom w:val="single" w:sz="4" w:space="0" w:color="auto"/>
              <w:right w:val="single" w:sz="4" w:space="0" w:color="auto"/>
            </w:tcBorders>
          </w:tcPr>
          <w:p w14:paraId="26579145" w14:textId="77777777" w:rsidR="007738D6" w:rsidRPr="00420BB6" w:rsidRDefault="007738D6" w:rsidP="008954A8">
            <w:pPr>
              <w:pStyle w:val="TAL"/>
              <w:rPr>
                <w:ins w:id="354" w:author="Abdul Rasheed M D" w:date="2023-02-17T19:20:00Z"/>
                <w:lang w:eastAsia="zh-CN"/>
              </w:rPr>
            </w:pPr>
            <w:ins w:id="355" w:author="Abdul Rasheed M D" w:date="2023-02-17T19:20:00Z">
              <w:r w:rsidRPr="00420BB6">
                <w:t xml:space="preserve">SS transmits Timing Advance SS does not send any subsequent timing alignments. </w:t>
              </w:r>
              <w:proofErr w:type="spellStart"/>
              <w:r w:rsidRPr="00420BB6">
                <w:rPr>
                  <w:rFonts w:eastAsia="DengXian"/>
                  <w:i/>
                  <w:lang w:eastAsia="zh-CN"/>
                </w:rPr>
                <w:t>TimeAlignmentTimer</w:t>
              </w:r>
              <w:proofErr w:type="spellEnd"/>
              <w:r w:rsidRPr="00420BB6">
                <w:rPr>
                  <w:rFonts w:eastAsia="DengXian"/>
                  <w:i/>
                  <w:lang w:eastAsia="zh-CN"/>
                </w:rPr>
                <w:t xml:space="preserve"> </w:t>
              </w:r>
              <w:r w:rsidRPr="00420BB6">
                <w:rPr>
                  <w:rFonts w:eastAsia="DengXian"/>
                  <w:iCs/>
                  <w:lang w:eastAsia="zh-CN"/>
                </w:rPr>
                <w:t>is re-started in UE</w:t>
              </w:r>
              <w:r w:rsidRPr="00420BB6">
                <w:t>.</w:t>
              </w:r>
            </w:ins>
          </w:p>
        </w:tc>
        <w:tc>
          <w:tcPr>
            <w:tcW w:w="709" w:type="dxa"/>
            <w:tcBorders>
              <w:top w:val="single" w:sz="4" w:space="0" w:color="auto"/>
              <w:left w:val="single" w:sz="4" w:space="0" w:color="auto"/>
              <w:bottom w:val="single" w:sz="4" w:space="0" w:color="auto"/>
              <w:right w:val="single" w:sz="4" w:space="0" w:color="auto"/>
            </w:tcBorders>
          </w:tcPr>
          <w:p w14:paraId="086CB84C" w14:textId="77777777" w:rsidR="007738D6" w:rsidRPr="00420BB6" w:rsidRDefault="007738D6" w:rsidP="008954A8">
            <w:pPr>
              <w:pStyle w:val="TAC"/>
              <w:rPr>
                <w:ins w:id="356" w:author="Abdul Rasheed M D" w:date="2023-02-17T19:20:00Z"/>
                <w:lang w:eastAsia="zh-CN"/>
              </w:rPr>
            </w:pPr>
            <w:ins w:id="357"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4DE6DFE0" w14:textId="77777777" w:rsidR="007738D6" w:rsidRPr="00420BB6" w:rsidRDefault="007738D6" w:rsidP="008954A8">
            <w:pPr>
              <w:pStyle w:val="TAL"/>
              <w:rPr>
                <w:ins w:id="358" w:author="Abdul Rasheed M D" w:date="2023-02-17T19:20:00Z"/>
              </w:rPr>
            </w:pPr>
            <w:ins w:id="359" w:author="Abdul Rasheed M D" w:date="2023-02-17T19:20:00Z">
              <w:r w:rsidRPr="00420BB6">
                <w:t>MAC PDU (Timing Advance</w:t>
              </w:r>
            </w:ins>
          </w:p>
          <w:p w14:paraId="2D276AEB" w14:textId="77777777" w:rsidR="007738D6" w:rsidRPr="00420BB6" w:rsidRDefault="007738D6" w:rsidP="008954A8">
            <w:pPr>
              <w:pStyle w:val="TAL"/>
              <w:rPr>
                <w:ins w:id="360" w:author="Abdul Rasheed M D" w:date="2023-02-17T19:20:00Z"/>
              </w:rPr>
            </w:pPr>
            <w:ins w:id="361" w:author="Abdul Rasheed M D" w:date="2023-02-17T19:20:00Z">
              <w:r w:rsidRPr="00420BB6">
                <w:t>Command MAC Control Element)</w:t>
              </w:r>
            </w:ins>
          </w:p>
        </w:tc>
        <w:tc>
          <w:tcPr>
            <w:tcW w:w="567" w:type="dxa"/>
            <w:tcBorders>
              <w:top w:val="single" w:sz="4" w:space="0" w:color="auto"/>
              <w:left w:val="single" w:sz="4" w:space="0" w:color="auto"/>
              <w:bottom w:val="single" w:sz="4" w:space="0" w:color="auto"/>
              <w:right w:val="single" w:sz="4" w:space="0" w:color="auto"/>
            </w:tcBorders>
          </w:tcPr>
          <w:p w14:paraId="5C3D8B57" w14:textId="77777777" w:rsidR="007738D6" w:rsidRPr="00420BB6" w:rsidRDefault="007738D6" w:rsidP="008954A8">
            <w:pPr>
              <w:pStyle w:val="TAC"/>
              <w:rPr>
                <w:ins w:id="362" w:author="Abdul Rasheed M D" w:date="2023-02-17T19:20:00Z"/>
              </w:rPr>
            </w:pPr>
            <w:ins w:id="363"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40177DDE" w14:textId="77777777" w:rsidR="007738D6" w:rsidRPr="00420BB6" w:rsidRDefault="007738D6" w:rsidP="008954A8">
            <w:pPr>
              <w:pStyle w:val="TAC"/>
              <w:rPr>
                <w:ins w:id="364" w:author="Abdul Rasheed M D" w:date="2023-02-17T19:20:00Z"/>
              </w:rPr>
            </w:pPr>
            <w:ins w:id="365" w:author="Abdul Rasheed M D" w:date="2023-02-17T19:20:00Z">
              <w:r w:rsidRPr="00420BB6">
                <w:t>-</w:t>
              </w:r>
            </w:ins>
          </w:p>
        </w:tc>
      </w:tr>
      <w:tr w:rsidR="007738D6" w:rsidRPr="00420BB6" w14:paraId="54426820" w14:textId="77777777" w:rsidTr="008954A8">
        <w:trPr>
          <w:ins w:id="366"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198665D" w14:textId="77777777" w:rsidR="007738D6" w:rsidRPr="00420BB6" w:rsidRDefault="007738D6" w:rsidP="008954A8">
            <w:pPr>
              <w:pStyle w:val="TAC"/>
              <w:rPr>
                <w:ins w:id="367" w:author="Abdul Rasheed M D" w:date="2023-02-17T19:20:00Z"/>
              </w:rPr>
            </w:pPr>
            <w:ins w:id="368" w:author="Abdul Rasheed M D" w:date="2023-02-17T19:20:00Z">
              <w:r w:rsidRPr="00420BB6">
                <w:t>15</w:t>
              </w:r>
            </w:ins>
          </w:p>
        </w:tc>
        <w:tc>
          <w:tcPr>
            <w:tcW w:w="3969" w:type="dxa"/>
            <w:tcBorders>
              <w:top w:val="single" w:sz="4" w:space="0" w:color="auto"/>
              <w:left w:val="single" w:sz="4" w:space="0" w:color="auto"/>
              <w:bottom w:val="single" w:sz="4" w:space="0" w:color="auto"/>
              <w:right w:val="single" w:sz="4" w:space="0" w:color="auto"/>
            </w:tcBorders>
          </w:tcPr>
          <w:p w14:paraId="0E9BE20B" w14:textId="77777777" w:rsidR="007738D6" w:rsidRPr="00420BB6" w:rsidRDefault="007738D6" w:rsidP="008954A8">
            <w:pPr>
              <w:pStyle w:val="TAL"/>
              <w:rPr>
                <w:ins w:id="369" w:author="Abdul Rasheed M D" w:date="2023-02-17T19:20:00Z"/>
                <w:lang w:eastAsia="zh-CN"/>
              </w:rPr>
            </w:pPr>
            <w:ins w:id="370" w:author="Abdul Rasheed M D" w:date="2023-02-17T19:20:00Z">
              <w:r w:rsidRPr="00420BB6">
                <w:t xml:space="preserve">The SS transmits a RLC PDU in a MAC PDU on the DRB configured with SDT( SDT Data &lt; </w:t>
              </w:r>
              <w:proofErr w:type="spellStart"/>
              <w:r w:rsidRPr="00420BB6">
                <w:t>sdt-DataVolumeThreshold</w:t>
              </w:r>
              <w:proofErr w:type="spellEnd"/>
              <w:r w:rsidRPr="00420BB6">
                <w:t>).</w:t>
              </w:r>
            </w:ins>
          </w:p>
        </w:tc>
        <w:tc>
          <w:tcPr>
            <w:tcW w:w="709" w:type="dxa"/>
            <w:tcBorders>
              <w:top w:val="single" w:sz="4" w:space="0" w:color="auto"/>
              <w:left w:val="single" w:sz="4" w:space="0" w:color="auto"/>
              <w:bottom w:val="single" w:sz="4" w:space="0" w:color="auto"/>
              <w:right w:val="single" w:sz="4" w:space="0" w:color="auto"/>
            </w:tcBorders>
          </w:tcPr>
          <w:p w14:paraId="0D3B74D3" w14:textId="77777777" w:rsidR="007738D6" w:rsidRPr="00420BB6" w:rsidRDefault="007738D6" w:rsidP="008954A8">
            <w:pPr>
              <w:pStyle w:val="TAC"/>
              <w:rPr>
                <w:ins w:id="371" w:author="Abdul Rasheed M D" w:date="2023-02-17T19:20:00Z"/>
                <w:lang w:eastAsia="zh-CN"/>
              </w:rPr>
            </w:pPr>
            <w:ins w:id="372"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3CFD784D" w14:textId="77777777" w:rsidR="007738D6" w:rsidRPr="00420BB6" w:rsidRDefault="007738D6" w:rsidP="008954A8">
            <w:pPr>
              <w:pStyle w:val="TAL"/>
              <w:rPr>
                <w:ins w:id="373" w:author="Abdul Rasheed M D" w:date="2023-02-17T19:20:00Z"/>
              </w:rPr>
            </w:pPr>
            <w:ins w:id="374" w:author="Abdul Rasheed M D" w:date="2023-02-17T19:20:00Z">
              <w:r w:rsidRPr="00420BB6">
                <w:t>MAC PDU</w:t>
              </w:r>
            </w:ins>
          </w:p>
        </w:tc>
        <w:tc>
          <w:tcPr>
            <w:tcW w:w="567" w:type="dxa"/>
            <w:tcBorders>
              <w:top w:val="single" w:sz="4" w:space="0" w:color="auto"/>
              <w:left w:val="single" w:sz="4" w:space="0" w:color="auto"/>
              <w:bottom w:val="single" w:sz="4" w:space="0" w:color="auto"/>
              <w:right w:val="single" w:sz="4" w:space="0" w:color="auto"/>
            </w:tcBorders>
          </w:tcPr>
          <w:p w14:paraId="62FCFDE8" w14:textId="77777777" w:rsidR="007738D6" w:rsidRPr="00420BB6" w:rsidRDefault="007738D6" w:rsidP="008954A8">
            <w:pPr>
              <w:pStyle w:val="TAC"/>
              <w:rPr>
                <w:ins w:id="375" w:author="Abdul Rasheed M D" w:date="2023-02-17T19:20:00Z"/>
              </w:rPr>
            </w:pPr>
            <w:ins w:id="376"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1EA5A89E" w14:textId="77777777" w:rsidR="007738D6" w:rsidRPr="00420BB6" w:rsidRDefault="007738D6" w:rsidP="008954A8">
            <w:pPr>
              <w:pStyle w:val="TAC"/>
              <w:rPr>
                <w:ins w:id="377" w:author="Abdul Rasheed M D" w:date="2023-02-17T19:20:00Z"/>
              </w:rPr>
            </w:pPr>
            <w:ins w:id="378" w:author="Abdul Rasheed M D" w:date="2023-02-17T19:20:00Z">
              <w:r w:rsidRPr="00420BB6">
                <w:t>-</w:t>
              </w:r>
            </w:ins>
          </w:p>
        </w:tc>
      </w:tr>
      <w:tr w:rsidR="007738D6" w:rsidRPr="00420BB6" w14:paraId="232326A0" w14:textId="77777777" w:rsidTr="008954A8">
        <w:trPr>
          <w:trHeight w:val="457"/>
          <w:ins w:id="379"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2A16C58" w14:textId="77777777" w:rsidR="007738D6" w:rsidRPr="00420BB6" w:rsidRDefault="007738D6" w:rsidP="008954A8">
            <w:pPr>
              <w:pStyle w:val="TAC"/>
              <w:rPr>
                <w:ins w:id="380" w:author="Abdul Rasheed M D" w:date="2023-02-17T19:20:00Z"/>
              </w:rPr>
            </w:pPr>
            <w:ins w:id="381" w:author="Abdul Rasheed M D" w:date="2023-02-17T19:20:00Z">
              <w:r w:rsidRPr="00420BB6">
                <w:t>16</w:t>
              </w:r>
            </w:ins>
          </w:p>
        </w:tc>
        <w:tc>
          <w:tcPr>
            <w:tcW w:w="3969" w:type="dxa"/>
            <w:tcBorders>
              <w:top w:val="single" w:sz="4" w:space="0" w:color="auto"/>
              <w:left w:val="single" w:sz="4" w:space="0" w:color="auto"/>
              <w:bottom w:val="single" w:sz="4" w:space="0" w:color="auto"/>
              <w:right w:val="single" w:sz="4" w:space="0" w:color="auto"/>
            </w:tcBorders>
          </w:tcPr>
          <w:p w14:paraId="55C621D7" w14:textId="77777777" w:rsidR="007738D6" w:rsidRPr="00420BB6" w:rsidRDefault="007738D6" w:rsidP="008954A8">
            <w:pPr>
              <w:pStyle w:val="TAL"/>
              <w:rPr>
                <w:ins w:id="382" w:author="Abdul Rasheed M D" w:date="2023-02-17T19:20:00Z"/>
              </w:rPr>
            </w:pPr>
            <w:ins w:id="383" w:author="Abdul Rasheed M D" w:date="2023-02-17T19:20:00Z">
              <w:r w:rsidRPr="00420BB6">
                <w:t xml:space="preserve">Check: </w:t>
              </w:r>
              <w:r w:rsidRPr="00420BB6">
                <w:rPr>
                  <w:lang w:eastAsia="zh-CN"/>
                </w:rPr>
                <w:t>D</w:t>
              </w:r>
              <w:r w:rsidRPr="00420BB6">
                <w:t>oes the UE transmit a preamble on PRACH</w:t>
              </w:r>
              <w:r w:rsidRPr="00420BB6">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D0D25F3" w14:textId="77777777" w:rsidR="007738D6" w:rsidRPr="00420BB6" w:rsidRDefault="007738D6" w:rsidP="008954A8">
            <w:pPr>
              <w:pStyle w:val="TAC"/>
              <w:rPr>
                <w:ins w:id="384" w:author="Abdul Rasheed M D" w:date="2023-02-17T19:20:00Z"/>
              </w:rPr>
            </w:pPr>
            <w:ins w:id="385" w:author="Abdul Rasheed M D" w:date="2023-02-17T19:20:00Z">
              <w:r w:rsidRPr="00420BB6">
                <w:t>--&gt;</w:t>
              </w:r>
            </w:ins>
          </w:p>
        </w:tc>
        <w:tc>
          <w:tcPr>
            <w:tcW w:w="2977" w:type="dxa"/>
            <w:tcBorders>
              <w:top w:val="single" w:sz="4" w:space="0" w:color="auto"/>
              <w:left w:val="single" w:sz="4" w:space="0" w:color="auto"/>
              <w:bottom w:val="single" w:sz="4" w:space="0" w:color="auto"/>
              <w:right w:val="single" w:sz="4" w:space="0" w:color="auto"/>
            </w:tcBorders>
          </w:tcPr>
          <w:p w14:paraId="6C75A3E1" w14:textId="77777777" w:rsidR="007738D6" w:rsidRPr="00420BB6" w:rsidRDefault="007738D6" w:rsidP="008954A8">
            <w:pPr>
              <w:pStyle w:val="TAC"/>
              <w:jc w:val="left"/>
              <w:rPr>
                <w:ins w:id="386" w:author="Abdul Rasheed M D" w:date="2023-02-17T19:20:00Z"/>
              </w:rPr>
            </w:pPr>
            <w:ins w:id="387" w:author="Abdul Rasheed M D" w:date="2023-02-17T19:20:00Z">
              <w:r w:rsidRPr="00420BB6">
                <w:t>PRACH Preamble</w:t>
              </w:r>
            </w:ins>
          </w:p>
        </w:tc>
        <w:tc>
          <w:tcPr>
            <w:tcW w:w="567" w:type="dxa"/>
            <w:tcBorders>
              <w:top w:val="single" w:sz="4" w:space="0" w:color="auto"/>
              <w:left w:val="single" w:sz="4" w:space="0" w:color="auto"/>
              <w:bottom w:val="single" w:sz="4" w:space="0" w:color="auto"/>
              <w:right w:val="single" w:sz="4" w:space="0" w:color="auto"/>
            </w:tcBorders>
          </w:tcPr>
          <w:p w14:paraId="781CEF50" w14:textId="77777777" w:rsidR="007738D6" w:rsidRPr="00420BB6" w:rsidRDefault="007738D6" w:rsidP="008954A8">
            <w:pPr>
              <w:pStyle w:val="TAC"/>
              <w:rPr>
                <w:ins w:id="388" w:author="Abdul Rasheed M D" w:date="2023-02-17T19:20:00Z"/>
              </w:rPr>
            </w:pPr>
            <w:ins w:id="389"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0915C494" w14:textId="77777777" w:rsidR="007738D6" w:rsidRPr="00420BB6" w:rsidRDefault="007738D6" w:rsidP="008954A8">
            <w:pPr>
              <w:pStyle w:val="TAC"/>
              <w:rPr>
                <w:ins w:id="390" w:author="Abdul Rasheed M D" w:date="2023-02-17T19:20:00Z"/>
              </w:rPr>
            </w:pPr>
            <w:ins w:id="391" w:author="Abdul Rasheed M D" w:date="2023-02-17T19:20:00Z">
              <w:r w:rsidRPr="00420BB6">
                <w:t>-</w:t>
              </w:r>
            </w:ins>
          </w:p>
        </w:tc>
      </w:tr>
      <w:tr w:rsidR="007738D6" w:rsidRPr="00420BB6" w14:paraId="2293C3BB" w14:textId="77777777" w:rsidTr="008954A8">
        <w:trPr>
          <w:ins w:id="392"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68D9F32" w14:textId="77777777" w:rsidR="007738D6" w:rsidRPr="00420BB6" w:rsidRDefault="007738D6" w:rsidP="008954A8">
            <w:pPr>
              <w:pStyle w:val="TAC"/>
              <w:rPr>
                <w:ins w:id="393" w:author="Abdul Rasheed M D" w:date="2023-02-17T19:20:00Z"/>
              </w:rPr>
            </w:pPr>
            <w:ins w:id="394" w:author="Abdul Rasheed M D" w:date="2023-02-17T19:20:00Z">
              <w:r w:rsidRPr="00420BB6">
                <w:t>17</w:t>
              </w:r>
            </w:ins>
          </w:p>
        </w:tc>
        <w:tc>
          <w:tcPr>
            <w:tcW w:w="3969" w:type="dxa"/>
            <w:tcBorders>
              <w:top w:val="single" w:sz="4" w:space="0" w:color="auto"/>
              <w:left w:val="single" w:sz="4" w:space="0" w:color="auto"/>
              <w:bottom w:val="single" w:sz="4" w:space="0" w:color="auto"/>
              <w:right w:val="single" w:sz="4" w:space="0" w:color="auto"/>
            </w:tcBorders>
          </w:tcPr>
          <w:p w14:paraId="5220F730" w14:textId="77777777" w:rsidR="007738D6" w:rsidRPr="00420BB6" w:rsidRDefault="007738D6" w:rsidP="008954A8">
            <w:pPr>
              <w:pStyle w:val="TAL"/>
              <w:rPr>
                <w:ins w:id="395" w:author="Abdul Rasheed M D" w:date="2023-02-17T19:20:00Z"/>
              </w:rPr>
            </w:pPr>
            <w:ins w:id="396" w:author="Abdul Rasheed M D" w:date="2023-02-17T19:20:00Z">
              <w:r w:rsidRPr="00420BB6">
                <w:t xml:space="preserve">The SS transmits Random Access Response with RAPID corresponding to the transmitted Preamble in step 16, including TC-RNTI and not including Back off Indicator </w:t>
              </w:r>
              <w:proofErr w:type="spellStart"/>
              <w:r w:rsidRPr="00420BB6">
                <w:t>subheader</w:t>
              </w:r>
              <w:proofErr w:type="spellEnd"/>
              <w:r w:rsidRPr="00420BB6">
                <w:t>.</w:t>
              </w:r>
            </w:ins>
          </w:p>
        </w:tc>
        <w:tc>
          <w:tcPr>
            <w:tcW w:w="709" w:type="dxa"/>
            <w:tcBorders>
              <w:top w:val="single" w:sz="4" w:space="0" w:color="auto"/>
              <w:left w:val="single" w:sz="4" w:space="0" w:color="auto"/>
              <w:bottom w:val="single" w:sz="4" w:space="0" w:color="auto"/>
              <w:right w:val="single" w:sz="4" w:space="0" w:color="auto"/>
            </w:tcBorders>
          </w:tcPr>
          <w:p w14:paraId="55B7C4DA" w14:textId="77777777" w:rsidR="007738D6" w:rsidRPr="00420BB6" w:rsidRDefault="007738D6" w:rsidP="008954A8">
            <w:pPr>
              <w:pStyle w:val="TAC"/>
              <w:rPr>
                <w:ins w:id="397" w:author="Abdul Rasheed M D" w:date="2023-02-17T19:20:00Z"/>
              </w:rPr>
            </w:pPr>
            <w:ins w:id="398"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0607C5ED" w14:textId="77777777" w:rsidR="007738D6" w:rsidRPr="00420BB6" w:rsidRDefault="007738D6" w:rsidP="008954A8">
            <w:pPr>
              <w:pStyle w:val="TAC"/>
              <w:jc w:val="left"/>
              <w:rPr>
                <w:ins w:id="399" w:author="Abdul Rasheed M D" w:date="2023-02-17T19:20:00Z"/>
              </w:rPr>
            </w:pPr>
            <w:ins w:id="400" w:author="Abdul Rasheed M D" w:date="2023-02-17T19:20:00Z">
              <w:r w:rsidRPr="00420BB6">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340C9B2" w14:textId="77777777" w:rsidR="007738D6" w:rsidRPr="00420BB6" w:rsidRDefault="007738D6" w:rsidP="008954A8">
            <w:pPr>
              <w:pStyle w:val="TAC"/>
              <w:rPr>
                <w:ins w:id="40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17869F23" w14:textId="77777777" w:rsidR="007738D6" w:rsidRPr="00420BB6" w:rsidRDefault="007738D6" w:rsidP="008954A8">
            <w:pPr>
              <w:pStyle w:val="TAC"/>
              <w:rPr>
                <w:ins w:id="402" w:author="Abdul Rasheed M D" w:date="2023-02-17T19:20:00Z"/>
              </w:rPr>
            </w:pPr>
          </w:p>
        </w:tc>
      </w:tr>
      <w:tr w:rsidR="007738D6" w:rsidRPr="00420BB6" w14:paraId="31403505" w14:textId="77777777" w:rsidTr="008954A8">
        <w:trPr>
          <w:ins w:id="40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9C89163" w14:textId="77777777" w:rsidR="007738D6" w:rsidRPr="00420BB6" w:rsidRDefault="007738D6" w:rsidP="008954A8">
            <w:pPr>
              <w:pStyle w:val="TAC"/>
              <w:rPr>
                <w:ins w:id="404" w:author="Abdul Rasheed M D" w:date="2023-02-17T19:20:00Z"/>
              </w:rPr>
            </w:pPr>
            <w:ins w:id="405" w:author="Abdul Rasheed M D" w:date="2023-02-17T19:20:00Z">
              <w:r w:rsidRPr="00420BB6">
                <w:t>18</w:t>
              </w:r>
            </w:ins>
          </w:p>
        </w:tc>
        <w:tc>
          <w:tcPr>
            <w:tcW w:w="3969" w:type="dxa"/>
            <w:tcBorders>
              <w:top w:val="single" w:sz="4" w:space="0" w:color="auto"/>
              <w:left w:val="single" w:sz="4" w:space="0" w:color="auto"/>
              <w:bottom w:val="single" w:sz="4" w:space="0" w:color="auto"/>
              <w:right w:val="single" w:sz="4" w:space="0" w:color="auto"/>
            </w:tcBorders>
          </w:tcPr>
          <w:p w14:paraId="3E7E3C23" w14:textId="77777777" w:rsidR="007738D6" w:rsidRPr="00420BB6" w:rsidRDefault="007738D6" w:rsidP="008954A8">
            <w:pPr>
              <w:pStyle w:val="TAL"/>
              <w:rPr>
                <w:ins w:id="406" w:author="Abdul Rasheed M D" w:date="2023-02-17T19:20:00Z"/>
              </w:rPr>
            </w:pPr>
            <w:ins w:id="407" w:author="Abdul Rasheed M D" w:date="2023-02-17T19:20:00Z">
              <w:r w:rsidRPr="00420BB6">
                <w:t xml:space="preserve">Check: Does the UE transmit a MAC PDU containing </w:t>
              </w:r>
              <w:r w:rsidRPr="00420BB6">
                <w:rPr>
                  <w:iCs/>
                </w:rPr>
                <w:t>RLC PDU on DRB with SDT configured</w:t>
              </w:r>
              <w:r w:rsidRPr="00420BB6">
                <w:t>?</w:t>
              </w:r>
            </w:ins>
          </w:p>
        </w:tc>
        <w:tc>
          <w:tcPr>
            <w:tcW w:w="709" w:type="dxa"/>
            <w:tcBorders>
              <w:top w:val="single" w:sz="4" w:space="0" w:color="auto"/>
              <w:left w:val="single" w:sz="4" w:space="0" w:color="auto"/>
              <w:bottom w:val="single" w:sz="4" w:space="0" w:color="auto"/>
              <w:right w:val="single" w:sz="4" w:space="0" w:color="auto"/>
            </w:tcBorders>
          </w:tcPr>
          <w:p w14:paraId="0BD5D4E6" w14:textId="77777777" w:rsidR="007738D6" w:rsidRPr="00420BB6" w:rsidRDefault="007738D6" w:rsidP="008954A8">
            <w:pPr>
              <w:pStyle w:val="TAC"/>
              <w:rPr>
                <w:ins w:id="408" w:author="Abdul Rasheed M D" w:date="2023-02-17T19:20:00Z"/>
              </w:rPr>
            </w:pPr>
            <w:ins w:id="409" w:author="Abdul Rasheed M D" w:date="2023-02-17T19:20:00Z">
              <w:r w:rsidRPr="00420BB6">
                <w:t>-</w:t>
              </w:r>
              <w:r w:rsidRPr="00420BB6">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555284A" w14:textId="77777777" w:rsidR="007738D6" w:rsidRPr="00420BB6" w:rsidRDefault="007738D6" w:rsidP="008954A8">
            <w:pPr>
              <w:pStyle w:val="TAL"/>
              <w:rPr>
                <w:ins w:id="410" w:author="Abdul Rasheed M D" w:date="2023-02-17T19:20:00Z"/>
                <w:lang w:eastAsia="zh-CN"/>
              </w:rPr>
            </w:pPr>
            <w:ins w:id="411" w:author="Abdul Rasheed M D" w:date="2023-02-17T19:20:00Z">
              <w:r w:rsidRPr="00420BB6">
                <w:rPr>
                  <w:lang w:eastAsia="zh-CN"/>
                </w:rPr>
                <w:t>MAC PDU (</w:t>
              </w:r>
            </w:ins>
          </w:p>
          <w:p w14:paraId="4EF76338" w14:textId="77777777" w:rsidR="007738D6" w:rsidRPr="00420BB6" w:rsidRDefault="007738D6" w:rsidP="008954A8">
            <w:pPr>
              <w:pStyle w:val="TAL"/>
              <w:rPr>
                <w:ins w:id="412" w:author="Abdul Rasheed M D" w:date="2023-02-17T19:20:00Z"/>
                <w:i/>
              </w:rPr>
            </w:pPr>
            <w:ins w:id="413" w:author="Abdul Rasheed M D" w:date="2023-02-17T19:20:00Z">
              <w:r w:rsidRPr="00420BB6">
                <w:rPr>
                  <w:iCs/>
                </w:rPr>
                <w:t>RLC PDU on DRB with SDT configured</w:t>
              </w:r>
              <w:r w:rsidRPr="00420BB6">
                <w:t>)</w:t>
              </w:r>
            </w:ins>
          </w:p>
        </w:tc>
        <w:tc>
          <w:tcPr>
            <w:tcW w:w="567" w:type="dxa"/>
            <w:tcBorders>
              <w:top w:val="single" w:sz="4" w:space="0" w:color="auto"/>
              <w:left w:val="single" w:sz="4" w:space="0" w:color="auto"/>
              <w:bottom w:val="single" w:sz="4" w:space="0" w:color="auto"/>
              <w:right w:val="single" w:sz="4" w:space="0" w:color="auto"/>
            </w:tcBorders>
          </w:tcPr>
          <w:p w14:paraId="03A62800" w14:textId="77777777" w:rsidR="007738D6" w:rsidRPr="00420BB6" w:rsidRDefault="007738D6" w:rsidP="008954A8">
            <w:pPr>
              <w:pStyle w:val="TAC"/>
              <w:rPr>
                <w:ins w:id="414" w:author="Abdul Rasheed M D" w:date="2023-02-17T19:20:00Z"/>
              </w:rPr>
            </w:pPr>
            <w:ins w:id="415" w:author="Abdul Rasheed M D" w:date="2023-02-17T19:20:00Z">
              <w:r w:rsidRPr="00420BB6">
                <w:t>1</w:t>
              </w:r>
            </w:ins>
          </w:p>
        </w:tc>
        <w:tc>
          <w:tcPr>
            <w:tcW w:w="892" w:type="dxa"/>
            <w:tcBorders>
              <w:top w:val="single" w:sz="4" w:space="0" w:color="auto"/>
              <w:left w:val="single" w:sz="4" w:space="0" w:color="auto"/>
              <w:bottom w:val="single" w:sz="4" w:space="0" w:color="auto"/>
              <w:right w:val="single" w:sz="4" w:space="0" w:color="auto"/>
            </w:tcBorders>
          </w:tcPr>
          <w:p w14:paraId="18593483" w14:textId="77777777" w:rsidR="007738D6" w:rsidRPr="00420BB6" w:rsidRDefault="007738D6" w:rsidP="008954A8">
            <w:pPr>
              <w:pStyle w:val="TAC"/>
              <w:rPr>
                <w:ins w:id="416" w:author="Abdul Rasheed M D" w:date="2023-02-17T19:20:00Z"/>
              </w:rPr>
            </w:pPr>
            <w:ins w:id="417" w:author="Abdul Rasheed M D" w:date="2023-02-17T19:20:00Z">
              <w:r w:rsidRPr="00420BB6">
                <w:t>P</w:t>
              </w:r>
            </w:ins>
          </w:p>
        </w:tc>
      </w:tr>
      <w:tr w:rsidR="007738D6" w:rsidRPr="00420BB6" w14:paraId="59E866E7" w14:textId="77777777" w:rsidTr="008954A8">
        <w:trPr>
          <w:ins w:id="41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73ED9D6" w14:textId="77777777" w:rsidR="007738D6" w:rsidRPr="00420BB6" w:rsidRDefault="007738D6" w:rsidP="008954A8">
            <w:pPr>
              <w:pStyle w:val="TAC"/>
              <w:rPr>
                <w:ins w:id="419" w:author="Abdul Rasheed M D" w:date="2023-02-17T19:20:00Z"/>
              </w:rPr>
            </w:pPr>
            <w:ins w:id="420" w:author="Abdul Rasheed M D" w:date="2023-02-17T19:20:00Z">
              <w:r w:rsidRPr="00420BB6">
                <w:t>19</w:t>
              </w:r>
            </w:ins>
          </w:p>
        </w:tc>
        <w:tc>
          <w:tcPr>
            <w:tcW w:w="3969" w:type="dxa"/>
            <w:tcBorders>
              <w:top w:val="single" w:sz="4" w:space="0" w:color="auto"/>
              <w:left w:val="single" w:sz="4" w:space="0" w:color="auto"/>
              <w:bottom w:val="single" w:sz="4" w:space="0" w:color="auto"/>
              <w:right w:val="single" w:sz="4" w:space="0" w:color="auto"/>
            </w:tcBorders>
          </w:tcPr>
          <w:p w14:paraId="11379221" w14:textId="77777777" w:rsidR="007738D6" w:rsidRPr="00420BB6" w:rsidRDefault="007738D6" w:rsidP="008954A8">
            <w:pPr>
              <w:pStyle w:val="TAL"/>
              <w:rPr>
                <w:ins w:id="421" w:author="Abdul Rasheed M D" w:date="2023-02-17T19:20:00Z"/>
              </w:rPr>
            </w:pPr>
            <w:ins w:id="422" w:author="Abdul Rasheed M D" w:date="2023-02-17T19:20:00Z">
              <w:r w:rsidRPr="00420BB6">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BEDB5FC" w14:textId="77777777" w:rsidR="007738D6" w:rsidRPr="00420BB6" w:rsidRDefault="007738D6" w:rsidP="008954A8">
            <w:pPr>
              <w:pStyle w:val="TAC"/>
              <w:rPr>
                <w:ins w:id="423" w:author="Abdul Rasheed M D" w:date="2023-02-17T19:20:00Z"/>
              </w:rPr>
            </w:pPr>
            <w:ins w:id="424"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096B4EA8" w14:textId="77777777" w:rsidR="007738D6" w:rsidRPr="00420BB6" w:rsidRDefault="007738D6" w:rsidP="008954A8">
            <w:pPr>
              <w:pStyle w:val="TAL"/>
              <w:rPr>
                <w:ins w:id="425" w:author="Abdul Rasheed M D" w:date="2023-02-17T19:20:00Z"/>
                <w:lang w:eastAsia="zh-CN"/>
              </w:rPr>
            </w:pPr>
            <w:ins w:id="426" w:author="Abdul Rasheed M D" w:date="2023-02-17T19:20:00Z">
              <w:r w:rsidRPr="00420BB6">
                <w:rPr>
                  <w:lang w:eastAsia="zh-CN"/>
                </w:rPr>
                <w:t>MAC PDU</w:t>
              </w:r>
            </w:ins>
          </w:p>
          <w:p w14:paraId="74B528CB" w14:textId="77777777" w:rsidR="007738D6" w:rsidRPr="00420BB6" w:rsidRDefault="007738D6" w:rsidP="008954A8">
            <w:pPr>
              <w:pStyle w:val="TAC"/>
              <w:jc w:val="left"/>
              <w:rPr>
                <w:ins w:id="427" w:author="Abdul Rasheed M D" w:date="2023-02-17T19:20:00Z"/>
              </w:rPr>
            </w:pPr>
            <w:ins w:id="428" w:author="Abdul Rasheed M D" w:date="2023-02-17T19:20:00Z">
              <w:r w:rsidRPr="00420BB6">
                <w:rPr>
                  <w:lang w:eastAsia="zh-CN"/>
                </w:rPr>
                <w:t>(</w:t>
              </w:r>
              <w:r w:rsidRPr="00420BB6">
                <w:t>UE Contention Resolution Identity MAC CE</w:t>
              </w:r>
              <w:r w:rsidRPr="00420BB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EAE290" w14:textId="77777777" w:rsidR="007738D6" w:rsidRPr="00420BB6" w:rsidRDefault="007738D6" w:rsidP="008954A8">
            <w:pPr>
              <w:pStyle w:val="TAC"/>
              <w:rPr>
                <w:ins w:id="429"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2202A108" w14:textId="77777777" w:rsidR="007738D6" w:rsidRPr="00420BB6" w:rsidRDefault="007738D6" w:rsidP="008954A8">
            <w:pPr>
              <w:pStyle w:val="TAC"/>
              <w:rPr>
                <w:ins w:id="430" w:author="Abdul Rasheed M D" w:date="2023-02-17T19:20:00Z"/>
              </w:rPr>
            </w:pPr>
          </w:p>
        </w:tc>
      </w:tr>
      <w:tr w:rsidR="007738D6" w:rsidRPr="00420BB6" w14:paraId="1B8C51D5" w14:textId="77777777" w:rsidTr="008954A8">
        <w:trPr>
          <w:ins w:id="43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3C09232" w14:textId="77777777" w:rsidR="007738D6" w:rsidRPr="00420BB6" w:rsidRDefault="007738D6" w:rsidP="008954A8">
            <w:pPr>
              <w:pStyle w:val="TAC"/>
              <w:rPr>
                <w:ins w:id="432" w:author="Abdul Rasheed M D" w:date="2023-02-17T19:20:00Z"/>
              </w:rPr>
            </w:pPr>
            <w:ins w:id="433" w:author="Abdul Rasheed M D" w:date="2023-02-17T19:20:00Z">
              <w:r w:rsidRPr="00420BB6">
                <w:t>20</w:t>
              </w:r>
            </w:ins>
          </w:p>
        </w:tc>
        <w:tc>
          <w:tcPr>
            <w:tcW w:w="3969" w:type="dxa"/>
            <w:tcBorders>
              <w:top w:val="single" w:sz="4" w:space="0" w:color="auto"/>
              <w:left w:val="single" w:sz="4" w:space="0" w:color="auto"/>
              <w:bottom w:val="single" w:sz="4" w:space="0" w:color="auto"/>
              <w:right w:val="single" w:sz="4" w:space="0" w:color="auto"/>
            </w:tcBorders>
          </w:tcPr>
          <w:p w14:paraId="4DB55FAE" w14:textId="77777777" w:rsidR="007738D6" w:rsidRPr="00420BB6" w:rsidRDefault="007738D6" w:rsidP="008954A8">
            <w:pPr>
              <w:pStyle w:val="TAL"/>
              <w:rPr>
                <w:ins w:id="434" w:author="Abdul Rasheed M D" w:date="2023-02-17T19:20:00Z"/>
              </w:rPr>
            </w:pPr>
            <w:ins w:id="435" w:author="Abdul Rasheed M D" w:date="2023-02-17T19:20:00Z">
              <w:r w:rsidRPr="00420BB6">
                <w:t xml:space="preserve">The SS transmits a </w:t>
              </w:r>
              <w:proofErr w:type="spellStart"/>
              <w:r w:rsidRPr="00420BB6">
                <w:rPr>
                  <w:i/>
                  <w:iCs/>
                </w:rPr>
                <w:t>RRCRelease</w:t>
              </w:r>
              <w:proofErr w:type="spellEnd"/>
              <w:r w:rsidRPr="00420BB6">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224760B" w14:textId="77777777" w:rsidR="007738D6" w:rsidRPr="00420BB6" w:rsidRDefault="007738D6" w:rsidP="008954A8">
            <w:pPr>
              <w:pStyle w:val="TAC"/>
              <w:rPr>
                <w:ins w:id="436" w:author="Abdul Rasheed M D" w:date="2023-02-17T19:20:00Z"/>
              </w:rPr>
            </w:pPr>
            <w:ins w:id="437" w:author="Abdul Rasheed M D" w:date="2023-02-17T19:20:00Z">
              <w:r w:rsidRPr="00420BB6">
                <w:t>&lt;--</w:t>
              </w:r>
            </w:ins>
          </w:p>
        </w:tc>
        <w:tc>
          <w:tcPr>
            <w:tcW w:w="2977" w:type="dxa"/>
            <w:tcBorders>
              <w:top w:val="single" w:sz="4" w:space="0" w:color="auto"/>
              <w:left w:val="single" w:sz="4" w:space="0" w:color="auto"/>
              <w:bottom w:val="single" w:sz="4" w:space="0" w:color="auto"/>
              <w:right w:val="single" w:sz="4" w:space="0" w:color="auto"/>
            </w:tcBorders>
          </w:tcPr>
          <w:p w14:paraId="0BD16A0D" w14:textId="77777777" w:rsidR="007738D6" w:rsidRPr="00420BB6" w:rsidRDefault="007738D6" w:rsidP="008954A8">
            <w:pPr>
              <w:pStyle w:val="TAL"/>
              <w:rPr>
                <w:ins w:id="438" w:author="Abdul Rasheed M D" w:date="2023-02-17T19:20:00Z"/>
              </w:rPr>
            </w:pPr>
            <w:ins w:id="439" w:author="Abdul Rasheed M D" w:date="2023-02-17T19:20:00Z">
              <w:r w:rsidRPr="00420BB6">
                <w:t xml:space="preserve">NR </w:t>
              </w:r>
              <w:smartTag w:uri="urn:schemas-microsoft-com:office:smarttags" w:element="stockticker">
                <w:r w:rsidRPr="00420BB6">
                  <w:t>RRC</w:t>
                </w:r>
              </w:smartTag>
              <w:r w:rsidRPr="00420BB6">
                <w:t xml:space="preserve">: </w:t>
              </w:r>
              <w:proofErr w:type="spellStart"/>
              <w:r w:rsidRPr="00420BB6">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DE3755" w14:textId="77777777" w:rsidR="007738D6" w:rsidRPr="00420BB6" w:rsidRDefault="007738D6" w:rsidP="008954A8">
            <w:pPr>
              <w:pStyle w:val="TAC"/>
              <w:rPr>
                <w:ins w:id="440" w:author="Abdul Rasheed M D" w:date="2023-02-17T19:20:00Z"/>
              </w:rPr>
            </w:pPr>
            <w:ins w:id="441" w:author="Abdul Rasheed M D" w:date="2023-02-17T19:20:00Z">
              <w:r w:rsidRPr="00420BB6">
                <w:t>-</w:t>
              </w:r>
            </w:ins>
          </w:p>
        </w:tc>
        <w:tc>
          <w:tcPr>
            <w:tcW w:w="892" w:type="dxa"/>
            <w:tcBorders>
              <w:top w:val="single" w:sz="4" w:space="0" w:color="auto"/>
              <w:left w:val="single" w:sz="4" w:space="0" w:color="auto"/>
              <w:bottom w:val="single" w:sz="4" w:space="0" w:color="auto"/>
              <w:right w:val="single" w:sz="4" w:space="0" w:color="auto"/>
            </w:tcBorders>
          </w:tcPr>
          <w:p w14:paraId="16FDA414" w14:textId="77777777" w:rsidR="007738D6" w:rsidRPr="00420BB6" w:rsidRDefault="007738D6" w:rsidP="008954A8">
            <w:pPr>
              <w:pStyle w:val="TAC"/>
              <w:rPr>
                <w:ins w:id="442" w:author="Abdul Rasheed M D" w:date="2023-02-17T19:20:00Z"/>
              </w:rPr>
            </w:pPr>
            <w:ins w:id="443" w:author="Abdul Rasheed M D" w:date="2023-02-17T19:20:00Z">
              <w:r w:rsidRPr="00420BB6">
                <w:t>-</w:t>
              </w:r>
            </w:ins>
          </w:p>
        </w:tc>
      </w:tr>
    </w:tbl>
    <w:p w14:paraId="712C258D" w14:textId="77777777" w:rsidR="007738D6" w:rsidRPr="00420BB6" w:rsidRDefault="007738D6" w:rsidP="007738D6">
      <w:pPr>
        <w:rPr>
          <w:ins w:id="444" w:author="Abdul Rasheed M D" w:date="2023-02-17T19:20:00Z"/>
        </w:rPr>
      </w:pPr>
    </w:p>
    <w:p w14:paraId="45A995DF" w14:textId="77777777" w:rsidR="007738D6" w:rsidRPr="00420BB6" w:rsidRDefault="007738D6" w:rsidP="007738D6">
      <w:pPr>
        <w:pStyle w:val="H6"/>
        <w:rPr>
          <w:ins w:id="445" w:author="Abdul Rasheed M D" w:date="2023-02-17T19:20:00Z"/>
        </w:rPr>
      </w:pPr>
      <w:ins w:id="446" w:author="Abdul Rasheed M D" w:date="2023-02-17T19:20:00Z">
        <w:r w:rsidRPr="00420BB6">
          <w:lastRenderedPageBreak/>
          <w:t>7.1.1.13.4.3.3</w:t>
        </w:r>
        <w:r w:rsidRPr="00420BB6">
          <w:tab/>
          <w:t>Specific message contents</w:t>
        </w:r>
      </w:ins>
    </w:p>
    <w:p w14:paraId="15E76B66" w14:textId="77777777" w:rsidR="007738D6" w:rsidRPr="00420BB6" w:rsidRDefault="007738D6" w:rsidP="007738D6">
      <w:pPr>
        <w:pStyle w:val="TH"/>
        <w:rPr>
          <w:ins w:id="447" w:author="Abdul Rasheed M D" w:date="2023-02-17T19:20:00Z"/>
          <w:lang w:eastAsia="x-none"/>
        </w:rPr>
      </w:pPr>
      <w:ins w:id="448" w:author="Abdul Rasheed M D" w:date="2023-02-17T19:20:00Z">
        <w:r w:rsidRPr="00420BB6">
          <w:rPr>
            <w:lang w:eastAsia="x-none"/>
          </w:rPr>
          <w:t xml:space="preserve">Table </w:t>
        </w:r>
        <w:r w:rsidRPr="00420BB6">
          <w:t>7.1.1.13.4.3.3</w:t>
        </w:r>
        <w:r w:rsidRPr="00420BB6">
          <w:rPr>
            <w:lang w:eastAsia="x-none"/>
          </w:rPr>
          <w:t xml:space="preserve">-1: CLOSE UE TEST LOOP (Step 12, Preamble Table </w:t>
        </w:r>
        <w:r w:rsidRPr="00420BB6">
          <w:t>7.1.1.13.4.3.2</w:t>
        </w:r>
        <w:r w:rsidRPr="00420BB6">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738D6" w:rsidRPr="00420BB6" w14:paraId="7EB612F2" w14:textId="77777777" w:rsidTr="008954A8">
        <w:trPr>
          <w:gridAfter w:val="1"/>
          <w:wAfter w:w="7" w:type="dxa"/>
          <w:ins w:id="449" w:author="Abdul Rasheed M D" w:date="2023-02-17T19:20:00Z"/>
        </w:trPr>
        <w:tc>
          <w:tcPr>
            <w:tcW w:w="9630" w:type="dxa"/>
            <w:gridSpan w:val="4"/>
            <w:tcBorders>
              <w:top w:val="single" w:sz="4" w:space="0" w:color="auto"/>
              <w:left w:val="single" w:sz="4" w:space="0" w:color="auto"/>
              <w:bottom w:val="single" w:sz="4" w:space="0" w:color="auto"/>
              <w:right w:val="single" w:sz="4" w:space="0" w:color="auto"/>
            </w:tcBorders>
            <w:hideMark/>
          </w:tcPr>
          <w:p w14:paraId="6A0FE44B" w14:textId="77777777" w:rsidR="007738D6" w:rsidRPr="00420BB6" w:rsidRDefault="007738D6" w:rsidP="008954A8">
            <w:pPr>
              <w:pStyle w:val="TAL"/>
              <w:rPr>
                <w:ins w:id="450" w:author="Abdul Rasheed M D" w:date="2023-02-17T19:20:00Z"/>
              </w:rPr>
            </w:pPr>
            <w:ins w:id="451" w:author="Abdul Rasheed M D" w:date="2023-02-17T19:20:00Z">
              <w:r w:rsidRPr="00420BB6">
                <w:t xml:space="preserve">Derivation Path: TS 36.508-1 </w:t>
              </w:r>
              <w:r w:rsidRPr="00420BB6">
                <w:rPr>
                  <w:lang w:eastAsia="zh-CN"/>
                </w:rPr>
                <w:t>[7]</w:t>
              </w:r>
              <w:r w:rsidRPr="00420BB6">
                <w:t xml:space="preserve"> table 4.7A-3 condition UE test loop mode B</w:t>
              </w:r>
            </w:ins>
          </w:p>
        </w:tc>
      </w:tr>
      <w:tr w:rsidR="007738D6" w:rsidRPr="00420BB6" w14:paraId="1E7A6B02" w14:textId="77777777" w:rsidTr="008954A8">
        <w:trPr>
          <w:gridAfter w:val="1"/>
          <w:wAfter w:w="7" w:type="dxa"/>
          <w:ins w:id="452" w:author="Abdul Rasheed M D" w:date="2023-02-17T19:20:00Z"/>
        </w:trPr>
        <w:tc>
          <w:tcPr>
            <w:tcW w:w="4532" w:type="dxa"/>
            <w:tcBorders>
              <w:top w:val="single" w:sz="4" w:space="0" w:color="auto"/>
              <w:left w:val="single" w:sz="4" w:space="0" w:color="auto"/>
              <w:bottom w:val="single" w:sz="4" w:space="0" w:color="auto"/>
              <w:right w:val="single" w:sz="4" w:space="0" w:color="auto"/>
            </w:tcBorders>
            <w:hideMark/>
          </w:tcPr>
          <w:p w14:paraId="2A01B7DD" w14:textId="77777777" w:rsidR="007738D6" w:rsidRPr="00420BB6" w:rsidRDefault="007738D6" w:rsidP="008954A8">
            <w:pPr>
              <w:pStyle w:val="TAH"/>
              <w:rPr>
                <w:ins w:id="453" w:author="Abdul Rasheed M D" w:date="2023-02-17T19:20:00Z"/>
              </w:rPr>
            </w:pPr>
            <w:ins w:id="454" w:author="Abdul Rasheed M D" w:date="2023-02-17T19:20:00Z">
              <w:r w:rsidRPr="00420BB6">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F76D22" w14:textId="77777777" w:rsidR="007738D6" w:rsidRPr="00420BB6" w:rsidRDefault="007738D6" w:rsidP="008954A8">
            <w:pPr>
              <w:pStyle w:val="TAH"/>
              <w:rPr>
                <w:ins w:id="455" w:author="Abdul Rasheed M D" w:date="2023-02-17T19:20:00Z"/>
              </w:rPr>
            </w:pPr>
            <w:ins w:id="456" w:author="Abdul Rasheed M D" w:date="2023-02-17T19:20:00Z">
              <w:r w:rsidRPr="00420BB6">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5226EA5" w14:textId="77777777" w:rsidR="007738D6" w:rsidRPr="00420BB6" w:rsidRDefault="007738D6" w:rsidP="008954A8">
            <w:pPr>
              <w:pStyle w:val="TAH"/>
              <w:rPr>
                <w:ins w:id="457" w:author="Abdul Rasheed M D" w:date="2023-02-17T19:20:00Z"/>
              </w:rPr>
            </w:pPr>
            <w:ins w:id="458" w:author="Abdul Rasheed M D" w:date="2023-02-17T19:20:00Z">
              <w:r w:rsidRPr="00420BB6">
                <w:t>Comment</w:t>
              </w:r>
            </w:ins>
          </w:p>
        </w:tc>
        <w:tc>
          <w:tcPr>
            <w:tcW w:w="1133" w:type="dxa"/>
            <w:tcBorders>
              <w:top w:val="single" w:sz="4" w:space="0" w:color="auto"/>
              <w:left w:val="single" w:sz="4" w:space="0" w:color="auto"/>
              <w:bottom w:val="single" w:sz="4" w:space="0" w:color="auto"/>
              <w:right w:val="single" w:sz="4" w:space="0" w:color="auto"/>
            </w:tcBorders>
            <w:hideMark/>
          </w:tcPr>
          <w:p w14:paraId="64FB79BE" w14:textId="77777777" w:rsidR="007738D6" w:rsidRPr="00420BB6" w:rsidRDefault="007738D6" w:rsidP="008954A8">
            <w:pPr>
              <w:pStyle w:val="TAH"/>
              <w:rPr>
                <w:ins w:id="459" w:author="Abdul Rasheed M D" w:date="2023-02-17T19:20:00Z"/>
              </w:rPr>
            </w:pPr>
            <w:ins w:id="460" w:author="Abdul Rasheed M D" w:date="2023-02-17T19:20:00Z">
              <w:r w:rsidRPr="00420BB6">
                <w:t>Condition</w:t>
              </w:r>
            </w:ins>
          </w:p>
        </w:tc>
      </w:tr>
      <w:tr w:rsidR="007738D6" w:rsidRPr="00420BB6" w14:paraId="79E56739" w14:textId="77777777" w:rsidTr="008954A8">
        <w:trPr>
          <w:gridAfter w:val="1"/>
          <w:wAfter w:w="7" w:type="dxa"/>
          <w:ins w:id="461" w:author="Abdul Rasheed M D" w:date="2023-02-17T19:20:00Z"/>
        </w:trPr>
        <w:tc>
          <w:tcPr>
            <w:tcW w:w="4532" w:type="dxa"/>
            <w:tcBorders>
              <w:top w:val="single" w:sz="4" w:space="0" w:color="auto"/>
              <w:left w:val="single" w:sz="4" w:space="0" w:color="auto"/>
              <w:bottom w:val="single" w:sz="4" w:space="0" w:color="auto"/>
              <w:right w:val="single" w:sz="4" w:space="0" w:color="auto"/>
            </w:tcBorders>
            <w:hideMark/>
          </w:tcPr>
          <w:p w14:paraId="5967DE4D" w14:textId="77777777" w:rsidR="007738D6" w:rsidRPr="00420BB6" w:rsidRDefault="007738D6" w:rsidP="008954A8">
            <w:pPr>
              <w:pStyle w:val="TAL"/>
              <w:rPr>
                <w:ins w:id="462" w:author="Abdul Rasheed M D" w:date="2023-02-17T19:20:00Z"/>
              </w:rPr>
            </w:pPr>
            <w:ins w:id="463" w:author="Abdul Rasheed M D" w:date="2023-02-17T19:20:00Z">
              <w:r w:rsidRPr="00420BB6">
                <w:t>UE test loop mode B LB setup</w:t>
              </w:r>
            </w:ins>
          </w:p>
        </w:tc>
        <w:tc>
          <w:tcPr>
            <w:tcW w:w="2266" w:type="dxa"/>
            <w:tcBorders>
              <w:top w:val="single" w:sz="4" w:space="0" w:color="auto"/>
              <w:left w:val="single" w:sz="4" w:space="0" w:color="auto"/>
              <w:bottom w:val="single" w:sz="4" w:space="0" w:color="auto"/>
              <w:right w:val="single" w:sz="4" w:space="0" w:color="auto"/>
            </w:tcBorders>
          </w:tcPr>
          <w:p w14:paraId="00C8211E" w14:textId="77777777" w:rsidR="007738D6" w:rsidRPr="00420BB6" w:rsidRDefault="007738D6" w:rsidP="008954A8">
            <w:pPr>
              <w:pStyle w:val="TAL"/>
              <w:rPr>
                <w:ins w:id="464" w:author="Abdul Rasheed M D" w:date="2023-02-17T19:20:00Z"/>
              </w:rPr>
            </w:pPr>
          </w:p>
        </w:tc>
        <w:tc>
          <w:tcPr>
            <w:tcW w:w="1699" w:type="dxa"/>
            <w:tcBorders>
              <w:top w:val="single" w:sz="4" w:space="0" w:color="auto"/>
              <w:left w:val="single" w:sz="4" w:space="0" w:color="auto"/>
              <w:bottom w:val="single" w:sz="4" w:space="0" w:color="auto"/>
              <w:right w:val="single" w:sz="4" w:space="0" w:color="auto"/>
            </w:tcBorders>
          </w:tcPr>
          <w:p w14:paraId="18AB3A04" w14:textId="77777777" w:rsidR="007738D6" w:rsidRPr="00420BB6" w:rsidRDefault="007738D6" w:rsidP="008954A8">
            <w:pPr>
              <w:pStyle w:val="TAL"/>
              <w:rPr>
                <w:ins w:id="465" w:author="Abdul Rasheed M D" w:date="2023-02-17T19:20:00Z"/>
              </w:rPr>
            </w:pPr>
          </w:p>
        </w:tc>
        <w:tc>
          <w:tcPr>
            <w:tcW w:w="1133" w:type="dxa"/>
            <w:tcBorders>
              <w:top w:val="single" w:sz="4" w:space="0" w:color="auto"/>
              <w:left w:val="single" w:sz="4" w:space="0" w:color="auto"/>
              <w:bottom w:val="single" w:sz="4" w:space="0" w:color="auto"/>
              <w:right w:val="single" w:sz="4" w:space="0" w:color="auto"/>
            </w:tcBorders>
          </w:tcPr>
          <w:p w14:paraId="7BDD752E" w14:textId="77777777" w:rsidR="007738D6" w:rsidRPr="00420BB6" w:rsidRDefault="007738D6" w:rsidP="008954A8">
            <w:pPr>
              <w:pStyle w:val="TAL"/>
              <w:rPr>
                <w:ins w:id="466" w:author="Abdul Rasheed M D" w:date="2023-02-17T19:20:00Z"/>
              </w:rPr>
            </w:pPr>
          </w:p>
        </w:tc>
      </w:tr>
      <w:tr w:rsidR="007738D6" w:rsidRPr="00420BB6" w14:paraId="4B20B6A6" w14:textId="77777777" w:rsidTr="008954A8">
        <w:trPr>
          <w:ins w:id="467" w:author="Abdul Rasheed M D" w:date="2023-02-17T19:20:00Z"/>
        </w:trPr>
        <w:tc>
          <w:tcPr>
            <w:tcW w:w="4532" w:type="dxa"/>
            <w:tcBorders>
              <w:top w:val="single" w:sz="4" w:space="0" w:color="auto"/>
              <w:bottom w:val="single" w:sz="4" w:space="0" w:color="auto"/>
            </w:tcBorders>
            <w:shd w:val="clear" w:color="auto" w:fill="auto"/>
          </w:tcPr>
          <w:p w14:paraId="70B5E187" w14:textId="77777777" w:rsidR="007738D6" w:rsidRPr="00420BB6" w:rsidRDefault="007738D6" w:rsidP="008954A8">
            <w:pPr>
              <w:pStyle w:val="TAL"/>
              <w:rPr>
                <w:ins w:id="468" w:author="Abdul Rasheed M D" w:date="2023-02-17T19:20:00Z"/>
              </w:rPr>
            </w:pPr>
            <w:ins w:id="469" w:author="Abdul Rasheed M D" w:date="2023-02-17T19:20:00Z">
              <w:r w:rsidRPr="00420BB6">
                <w:t xml:space="preserve">  IP PDU delay</w:t>
              </w:r>
            </w:ins>
          </w:p>
        </w:tc>
        <w:tc>
          <w:tcPr>
            <w:tcW w:w="2266" w:type="dxa"/>
            <w:tcBorders>
              <w:top w:val="single" w:sz="4" w:space="0" w:color="auto"/>
              <w:bottom w:val="single" w:sz="4" w:space="0" w:color="auto"/>
            </w:tcBorders>
            <w:shd w:val="clear" w:color="auto" w:fill="auto"/>
          </w:tcPr>
          <w:p w14:paraId="0C99E092" w14:textId="77777777" w:rsidR="007738D6" w:rsidRPr="00420BB6" w:rsidRDefault="007738D6" w:rsidP="008954A8">
            <w:pPr>
              <w:pStyle w:val="TAL"/>
              <w:rPr>
                <w:ins w:id="470" w:author="Abdul Rasheed M D" w:date="2023-02-17T19:20:00Z"/>
              </w:rPr>
            </w:pPr>
            <w:ins w:id="471" w:author="Abdul Rasheed M D" w:date="2023-02-17T19:20:00Z">
              <w:r w:rsidRPr="00420BB6">
                <w:t>'0000 0110'B</w:t>
              </w:r>
            </w:ins>
          </w:p>
        </w:tc>
        <w:tc>
          <w:tcPr>
            <w:tcW w:w="1699" w:type="dxa"/>
            <w:tcBorders>
              <w:top w:val="single" w:sz="4" w:space="0" w:color="auto"/>
              <w:bottom w:val="single" w:sz="4" w:space="0" w:color="auto"/>
            </w:tcBorders>
            <w:shd w:val="clear" w:color="auto" w:fill="auto"/>
          </w:tcPr>
          <w:p w14:paraId="06490381" w14:textId="77777777" w:rsidR="007738D6" w:rsidRPr="00420BB6" w:rsidRDefault="007738D6" w:rsidP="008954A8">
            <w:pPr>
              <w:pStyle w:val="TAL"/>
              <w:rPr>
                <w:ins w:id="472" w:author="Abdul Rasheed M D" w:date="2023-02-17T19:20:00Z"/>
              </w:rPr>
            </w:pPr>
            <w:ins w:id="473" w:author="Abdul Rasheed M D" w:date="2023-02-17T19:20:00Z">
              <w:r w:rsidRPr="00420BB6">
                <w:t>6 seconds</w:t>
              </w:r>
            </w:ins>
          </w:p>
        </w:tc>
        <w:tc>
          <w:tcPr>
            <w:tcW w:w="1140" w:type="dxa"/>
            <w:gridSpan w:val="2"/>
            <w:tcBorders>
              <w:top w:val="single" w:sz="4" w:space="0" w:color="auto"/>
              <w:bottom w:val="single" w:sz="4" w:space="0" w:color="auto"/>
            </w:tcBorders>
            <w:shd w:val="clear" w:color="auto" w:fill="auto"/>
          </w:tcPr>
          <w:p w14:paraId="3A1823C3" w14:textId="77777777" w:rsidR="007738D6" w:rsidRPr="00420BB6" w:rsidRDefault="007738D6" w:rsidP="008954A8">
            <w:pPr>
              <w:pStyle w:val="TAL"/>
              <w:rPr>
                <w:ins w:id="474" w:author="Abdul Rasheed M D" w:date="2023-02-17T19:20:00Z"/>
              </w:rPr>
            </w:pPr>
            <w:ins w:id="475" w:author="Abdul Rasheed M D" w:date="2023-02-17T19:20:00Z">
              <w:r w:rsidRPr="00420BB6">
                <w:t>preamble</w:t>
              </w:r>
            </w:ins>
          </w:p>
        </w:tc>
      </w:tr>
      <w:tr w:rsidR="007738D6" w:rsidRPr="00420BB6" w14:paraId="6BA5D098" w14:textId="77777777" w:rsidTr="008954A8">
        <w:trPr>
          <w:ins w:id="476" w:author="Abdul Rasheed M D" w:date="2023-02-17T19:20:00Z"/>
        </w:trPr>
        <w:tc>
          <w:tcPr>
            <w:tcW w:w="4532" w:type="dxa"/>
            <w:tcBorders>
              <w:top w:val="single" w:sz="4" w:space="0" w:color="auto"/>
              <w:bottom w:val="single" w:sz="4" w:space="0" w:color="auto"/>
            </w:tcBorders>
            <w:shd w:val="clear" w:color="auto" w:fill="auto"/>
          </w:tcPr>
          <w:p w14:paraId="410BCABB" w14:textId="77777777" w:rsidR="007738D6" w:rsidRPr="00420BB6" w:rsidRDefault="007738D6" w:rsidP="008954A8">
            <w:pPr>
              <w:pStyle w:val="TAL"/>
              <w:rPr>
                <w:ins w:id="477" w:author="Abdul Rasheed M D" w:date="2023-02-17T19:20:00Z"/>
              </w:rPr>
            </w:pPr>
            <w:ins w:id="478" w:author="Abdul Rasheed M D" w:date="2023-02-17T19:20:00Z">
              <w:r w:rsidRPr="00420BB6">
                <w:t xml:space="preserve">  IP PDU delay</w:t>
              </w:r>
            </w:ins>
          </w:p>
        </w:tc>
        <w:tc>
          <w:tcPr>
            <w:tcW w:w="2266" w:type="dxa"/>
            <w:tcBorders>
              <w:top w:val="single" w:sz="4" w:space="0" w:color="auto"/>
              <w:bottom w:val="single" w:sz="4" w:space="0" w:color="auto"/>
            </w:tcBorders>
            <w:shd w:val="clear" w:color="auto" w:fill="auto"/>
          </w:tcPr>
          <w:p w14:paraId="7C6D4C42" w14:textId="77777777" w:rsidR="007738D6" w:rsidRPr="00420BB6" w:rsidRDefault="007738D6" w:rsidP="008954A8">
            <w:pPr>
              <w:pStyle w:val="TAL"/>
              <w:rPr>
                <w:ins w:id="479" w:author="Abdul Rasheed M D" w:date="2023-02-17T19:20:00Z"/>
              </w:rPr>
            </w:pPr>
            <w:ins w:id="480" w:author="Abdul Rasheed M D" w:date="2023-02-17T19:20:00Z">
              <w:r w:rsidRPr="00420BB6">
                <w:t>'0000 0010'B</w:t>
              </w:r>
            </w:ins>
          </w:p>
        </w:tc>
        <w:tc>
          <w:tcPr>
            <w:tcW w:w="1699" w:type="dxa"/>
            <w:tcBorders>
              <w:top w:val="single" w:sz="4" w:space="0" w:color="auto"/>
              <w:bottom w:val="single" w:sz="4" w:space="0" w:color="auto"/>
            </w:tcBorders>
            <w:shd w:val="clear" w:color="auto" w:fill="auto"/>
          </w:tcPr>
          <w:p w14:paraId="08138880" w14:textId="77777777" w:rsidR="007738D6" w:rsidRPr="00420BB6" w:rsidRDefault="007738D6" w:rsidP="008954A8">
            <w:pPr>
              <w:pStyle w:val="TAL"/>
              <w:rPr>
                <w:ins w:id="481" w:author="Abdul Rasheed M D" w:date="2023-02-17T19:20:00Z"/>
              </w:rPr>
            </w:pPr>
            <w:ins w:id="482" w:author="Abdul Rasheed M D" w:date="2023-02-17T19:20:00Z">
              <w:r w:rsidRPr="00420BB6">
                <w:t xml:space="preserve">2 seconds &gt; </w:t>
              </w:r>
              <w:proofErr w:type="spellStart"/>
              <w:r w:rsidRPr="00420BB6">
                <w:rPr>
                  <w:rFonts w:eastAsia="DengXian"/>
                  <w:i/>
                  <w:lang w:eastAsia="zh-CN"/>
                </w:rPr>
                <w:t>TimeAlignmentTimer</w:t>
              </w:r>
              <w:proofErr w:type="spellEnd"/>
            </w:ins>
          </w:p>
        </w:tc>
        <w:tc>
          <w:tcPr>
            <w:tcW w:w="1140" w:type="dxa"/>
            <w:gridSpan w:val="2"/>
            <w:tcBorders>
              <w:top w:val="single" w:sz="4" w:space="0" w:color="auto"/>
              <w:bottom w:val="single" w:sz="4" w:space="0" w:color="auto"/>
            </w:tcBorders>
            <w:shd w:val="clear" w:color="auto" w:fill="auto"/>
          </w:tcPr>
          <w:p w14:paraId="7068482D" w14:textId="77777777" w:rsidR="007738D6" w:rsidRPr="00420BB6" w:rsidRDefault="007738D6" w:rsidP="008954A8">
            <w:pPr>
              <w:pStyle w:val="TAL"/>
              <w:rPr>
                <w:ins w:id="483" w:author="Abdul Rasheed M D" w:date="2023-02-17T19:20:00Z"/>
              </w:rPr>
            </w:pPr>
            <w:ins w:id="484" w:author="Abdul Rasheed M D" w:date="2023-02-17T19:20:00Z">
              <w:r w:rsidRPr="00420BB6">
                <w:t>Step 12</w:t>
              </w:r>
            </w:ins>
          </w:p>
        </w:tc>
      </w:tr>
    </w:tbl>
    <w:p w14:paraId="534046F0" w14:textId="77777777" w:rsidR="007738D6" w:rsidRPr="00420BB6" w:rsidRDefault="007738D6" w:rsidP="007738D6">
      <w:pPr>
        <w:rPr>
          <w:ins w:id="485" w:author="Abdul Rasheed M D" w:date="2023-02-17T19:20:00Z"/>
        </w:rPr>
      </w:pPr>
    </w:p>
    <w:bookmarkEnd w:id="0"/>
    <w:bookmarkEnd w:id="1"/>
    <w:bookmarkEnd w:id="2"/>
    <w:bookmarkEnd w:id="3"/>
    <w:p w14:paraId="09F05930" w14:textId="46A4CCED" w:rsidR="009D6447" w:rsidRPr="00420BB6" w:rsidRDefault="009D6447" w:rsidP="009D6447">
      <w:pPr>
        <w:pStyle w:val="TH"/>
        <w:rPr>
          <w:ins w:id="486" w:author="Abdul Rasheed M D" w:date="2023-02-28T11:12:00Z"/>
        </w:rPr>
      </w:pPr>
      <w:ins w:id="487" w:author="Abdul Rasheed M D" w:date="2023-02-28T11:12:00Z">
        <w:r w:rsidRPr="00420BB6">
          <w:rPr>
            <w:lang w:eastAsia="x-none"/>
          </w:rPr>
          <w:t>Table 7.1.1.13.4.3.3-</w:t>
        </w:r>
        <w:proofErr w:type="gramStart"/>
        <w:r w:rsidRPr="00420BB6">
          <w:rPr>
            <w:lang w:eastAsia="x-none"/>
          </w:rPr>
          <w:t>3:</w:t>
        </w:r>
        <w:r w:rsidRPr="00420BB6">
          <w:t>:</w:t>
        </w:r>
        <w:proofErr w:type="gramEnd"/>
        <w:r w:rsidRPr="00420BB6">
          <w:t xml:space="preserve"> </w:t>
        </w:r>
        <w:proofErr w:type="spellStart"/>
        <w:r w:rsidRPr="00420BB6">
          <w:rPr>
            <w:i/>
            <w:iCs/>
          </w:rPr>
          <w:t>FeatureCombinationPreambles</w:t>
        </w:r>
        <w:proofErr w:type="spellEnd"/>
        <w:r w:rsidRPr="00420BB6">
          <w:rPr>
            <w:i/>
            <w:iCs/>
          </w:rPr>
          <w:t xml:space="preserve"> (Preamble)</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9D6447" w:rsidRPr="00420BB6" w14:paraId="0BF75452" w14:textId="77777777" w:rsidTr="009D6447">
        <w:trPr>
          <w:ins w:id="488" w:author="Abdul Rasheed M D" w:date="2023-02-28T11:12: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A3BDC" w14:textId="77777777" w:rsidR="009D6447" w:rsidRPr="00420BB6" w:rsidRDefault="009D6447">
            <w:pPr>
              <w:pStyle w:val="TAH"/>
              <w:spacing w:line="252" w:lineRule="auto"/>
              <w:jc w:val="left"/>
              <w:rPr>
                <w:ins w:id="489" w:author="Abdul Rasheed M D" w:date="2023-02-28T11:12:00Z"/>
                <w:b w:val="0"/>
              </w:rPr>
            </w:pPr>
            <w:ins w:id="490" w:author="Abdul Rasheed M D" w:date="2023-02-28T11:12:00Z">
              <w:r w:rsidRPr="00420BB6">
                <w:rPr>
                  <w:b w:val="0"/>
                  <w:bCs/>
                </w:rPr>
                <w:t>Derivation Path: TS 38.331 [6], clause 6.3.2</w:t>
              </w:r>
            </w:ins>
          </w:p>
        </w:tc>
      </w:tr>
      <w:tr w:rsidR="009D6447" w:rsidRPr="00420BB6" w14:paraId="5C9E541D" w14:textId="77777777" w:rsidTr="009D6447">
        <w:trPr>
          <w:ins w:id="491"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A88C2" w14:textId="77777777" w:rsidR="009D6447" w:rsidRPr="00420BB6" w:rsidRDefault="009D6447">
            <w:pPr>
              <w:pStyle w:val="TAH"/>
              <w:spacing w:line="252" w:lineRule="auto"/>
              <w:rPr>
                <w:ins w:id="492" w:author="Abdul Rasheed M D" w:date="2023-02-28T11:12:00Z"/>
                <w:bCs/>
                <w:lang w:val="en-US"/>
              </w:rPr>
            </w:pPr>
            <w:ins w:id="493" w:author="Abdul Rasheed M D" w:date="2023-02-28T11:12:00Z">
              <w:r w:rsidRPr="00420BB6">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40D5271" w14:textId="77777777" w:rsidR="009D6447" w:rsidRPr="00420BB6" w:rsidRDefault="009D6447">
            <w:pPr>
              <w:pStyle w:val="TAH"/>
              <w:spacing w:line="252" w:lineRule="auto"/>
              <w:rPr>
                <w:ins w:id="494" w:author="Abdul Rasheed M D" w:date="2023-02-28T11:12:00Z"/>
              </w:rPr>
            </w:pPr>
            <w:ins w:id="495" w:author="Abdul Rasheed M D" w:date="2023-02-28T11:12:00Z">
              <w:r w:rsidRPr="00420BB6">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E209C55" w14:textId="77777777" w:rsidR="009D6447" w:rsidRPr="00420BB6" w:rsidRDefault="009D6447">
            <w:pPr>
              <w:pStyle w:val="TAH"/>
              <w:spacing w:line="252" w:lineRule="auto"/>
              <w:rPr>
                <w:ins w:id="496" w:author="Abdul Rasheed M D" w:date="2023-02-28T11:12:00Z"/>
              </w:rPr>
            </w:pPr>
            <w:ins w:id="497" w:author="Abdul Rasheed M D" w:date="2023-02-28T11:12:00Z">
              <w:r w:rsidRPr="00420BB6">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41A3634" w14:textId="77777777" w:rsidR="009D6447" w:rsidRPr="00420BB6" w:rsidRDefault="009D6447">
            <w:pPr>
              <w:pStyle w:val="TAH"/>
              <w:spacing w:line="252" w:lineRule="auto"/>
              <w:rPr>
                <w:ins w:id="498" w:author="Abdul Rasheed M D" w:date="2023-02-28T11:12:00Z"/>
              </w:rPr>
            </w:pPr>
            <w:ins w:id="499" w:author="Abdul Rasheed M D" w:date="2023-02-28T11:12:00Z">
              <w:r w:rsidRPr="00420BB6">
                <w:t>Condition</w:t>
              </w:r>
            </w:ins>
          </w:p>
        </w:tc>
      </w:tr>
      <w:tr w:rsidR="009D6447" w:rsidRPr="00420BB6" w14:paraId="47A7B26B" w14:textId="77777777" w:rsidTr="009D6447">
        <w:trPr>
          <w:ins w:id="500"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DB39A" w14:textId="77777777" w:rsidR="009D6447" w:rsidRPr="00420BB6" w:rsidRDefault="009D6447">
            <w:pPr>
              <w:pStyle w:val="TAL"/>
              <w:spacing w:line="252" w:lineRule="auto"/>
              <w:rPr>
                <w:ins w:id="501" w:author="Abdul Rasheed M D" w:date="2023-02-28T11:12:00Z"/>
              </w:rPr>
            </w:pPr>
            <w:ins w:id="502" w:author="Abdul Rasheed M D" w:date="2023-02-28T11:12:00Z">
              <w:r w:rsidRPr="00420BB6">
                <w:t>FeatureCombinationPreambles-r</w:t>
              </w:r>
              <w:proofErr w:type="gramStart"/>
              <w:r w:rsidRPr="00420BB6">
                <w:t>17 ::=</w:t>
              </w:r>
              <w:proofErr w:type="gramEnd"/>
              <w:r w:rsidRPr="00420BB6">
                <w:t xml:space="preserve"> </w:t>
              </w:r>
              <w:r w:rsidRPr="00420BB6">
                <w:rPr>
                  <w:snapToGrid w:val="0"/>
                </w:rPr>
                <w:t xml:space="preserve">SEQUENCE </w:t>
              </w:r>
              <w:r w:rsidRPr="00420BB6">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5AFF755" w14:textId="77777777" w:rsidR="009D6447" w:rsidRPr="00420BB6" w:rsidRDefault="009D6447">
            <w:pPr>
              <w:pStyle w:val="TAL"/>
              <w:spacing w:line="252" w:lineRule="auto"/>
              <w:rPr>
                <w:ins w:id="503" w:author="Abdul Rasheed M D" w:date="2023-02-28T11:12: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AB0504C" w14:textId="77777777" w:rsidR="009D6447" w:rsidRPr="00420BB6" w:rsidRDefault="009D6447">
            <w:pPr>
              <w:pStyle w:val="TAL"/>
              <w:spacing w:line="252" w:lineRule="auto"/>
              <w:rPr>
                <w:ins w:id="504"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533F9" w14:textId="77777777" w:rsidR="009D6447" w:rsidRPr="00420BB6" w:rsidRDefault="009D6447">
            <w:pPr>
              <w:pStyle w:val="TAL"/>
              <w:spacing w:line="252" w:lineRule="auto"/>
              <w:rPr>
                <w:ins w:id="505" w:author="Abdul Rasheed M D" w:date="2023-02-28T11:12:00Z"/>
              </w:rPr>
            </w:pPr>
          </w:p>
        </w:tc>
      </w:tr>
      <w:tr w:rsidR="009D6447" w:rsidRPr="00420BB6" w14:paraId="6574D3F5" w14:textId="77777777" w:rsidTr="009D6447">
        <w:trPr>
          <w:ins w:id="506"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4A058" w14:textId="77777777" w:rsidR="009D6447" w:rsidRPr="00420BB6" w:rsidRDefault="009D6447">
            <w:pPr>
              <w:pStyle w:val="TAL"/>
              <w:spacing w:line="252" w:lineRule="auto"/>
              <w:rPr>
                <w:ins w:id="507" w:author="Abdul Rasheed M D" w:date="2023-02-28T11:12:00Z"/>
                <w:lang w:val="en-US"/>
              </w:rPr>
            </w:pPr>
            <w:ins w:id="508" w:author="Abdul Rasheed M D" w:date="2023-02-28T11:12:00Z">
              <w:r w:rsidRPr="00420BB6">
                <w:t>  featureCombination-r</w:t>
              </w:r>
              <w:proofErr w:type="gramStart"/>
              <w:r w:rsidRPr="00420BB6">
                <w:t>17 ::=</w:t>
              </w:r>
              <w:proofErr w:type="gramEnd"/>
              <w:r w:rsidRPr="00420BB6">
                <w:t xml:space="preserve"> </w:t>
              </w:r>
              <w:r w:rsidRPr="00420BB6">
                <w:rPr>
                  <w:snapToGrid w:val="0"/>
                </w:rPr>
                <w:t xml:space="preserve">SEQUENCE </w:t>
              </w:r>
              <w:r w:rsidRPr="00420BB6">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03811E8" w14:textId="77777777" w:rsidR="009D6447" w:rsidRPr="00420BB6" w:rsidRDefault="009D6447">
            <w:pPr>
              <w:rPr>
                <w:ins w:id="509" w:author="Abdul Rasheed M D" w:date="2023-02-28T11:12: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213C521" w14:textId="77777777" w:rsidR="009D6447" w:rsidRPr="00420BB6" w:rsidRDefault="009D6447">
            <w:pPr>
              <w:pStyle w:val="TAL"/>
              <w:spacing w:line="252" w:lineRule="auto"/>
              <w:rPr>
                <w:ins w:id="510" w:author="Abdul Rasheed M D" w:date="2023-02-28T11:12:00Z"/>
                <w:rFonts w:eastAsiaTheme="minorHAnsi" w:cs="Arial"/>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7E4047" w14:textId="77777777" w:rsidR="009D6447" w:rsidRPr="00420BB6" w:rsidRDefault="009D6447">
            <w:pPr>
              <w:pStyle w:val="TAL"/>
              <w:spacing w:line="252" w:lineRule="auto"/>
              <w:rPr>
                <w:ins w:id="511" w:author="Abdul Rasheed M D" w:date="2023-02-28T11:12:00Z"/>
                <w:sz w:val="20"/>
              </w:rPr>
            </w:pPr>
          </w:p>
        </w:tc>
      </w:tr>
      <w:tr w:rsidR="009D6447" w:rsidRPr="00420BB6" w14:paraId="59793578" w14:textId="77777777" w:rsidTr="009D6447">
        <w:trPr>
          <w:ins w:id="512"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45B0F" w14:textId="77777777" w:rsidR="009D6447" w:rsidRPr="00420BB6" w:rsidRDefault="009D6447">
            <w:pPr>
              <w:pStyle w:val="TAL"/>
              <w:spacing w:line="252" w:lineRule="auto"/>
              <w:rPr>
                <w:ins w:id="513" w:author="Abdul Rasheed M D" w:date="2023-02-28T11:12:00Z"/>
                <w:lang w:val="en-US"/>
              </w:rPr>
            </w:pPr>
            <w:ins w:id="514" w:author="Abdul Rasheed M D" w:date="2023-02-28T11:12:00Z">
              <w:r w:rsidRPr="00420BB6">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2562E5C" w14:textId="77777777" w:rsidR="009D6447" w:rsidRPr="00420BB6" w:rsidRDefault="009D6447">
            <w:pPr>
              <w:pStyle w:val="TAL"/>
              <w:spacing w:line="252" w:lineRule="auto"/>
              <w:rPr>
                <w:ins w:id="515" w:author="Abdul Rasheed M D" w:date="2023-02-28T11:12:00Z"/>
              </w:rPr>
            </w:pPr>
            <w:ins w:id="516" w:author="Abdul Rasheed M D" w:date="2023-02-28T11:12:00Z">
              <w:r w:rsidRPr="00420BB6">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F3D4615" w14:textId="77777777" w:rsidR="009D6447" w:rsidRPr="00420BB6" w:rsidRDefault="009D6447">
            <w:pPr>
              <w:pStyle w:val="TAL"/>
              <w:spacing w:line="252" w:lineRule="auto"/>
              <w:rPr>
                <w:ins w:id="517"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B6521E" w14:textId="77777777" w:rsidR="009D6447" w:rsidRPr="00420BB6" w:rsidRDefault="009D6447">
            <w:pPr>
              <w:pStyle w:val="TAL"/>
              <w:spacing w:line="252" w:lineRule="auto"/>
              <w:rPr>
                <w:ins w:id="518" w:author="Abdul Rasheed M D" w:date="2023-02-28T11:12:00Z"/>
              </w:rPr>
            </w:pPr>
          </w:p>
        </w:tc>
      </w:tr>
      <w:tr w:rsidR="009D6447" w:rsidRPr="00420BB6" w14:paraId="755740A9" w14:textId="77777777" w:rsidTr="009D6447">
        <w:trPr>
          <w:ins w:id="519"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51E01" w14:textId="77777777" w:rsidR="009D6447" w:rsidRPr="00420BB6" w:rsidRDefault="009D6447">
            <w:pPr>
              <w:pStyle w:val="TAL"/>
              <w:spacing w:line="252" w:lineRule="auto"/>
              <w:rPr>
                <w:ins w:id="520" w:author="Abdul Rasheed M D" w:date="2023-02-28T11:12:00Z"/>
                <w:lang w:val="en-US"/>
              </w:rPr>
            </w:pPr>
            <w:ins w:id="521" w:author="Abdul Rasheed M D" w:date="2023-02-28T11:12:00Z">
              <w:r w:rsidRPr="00420BB6">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515CC4EF" w14:textId="77777777" w:rsidR="009D6447" w:rsidRPr="00420BB6" w:rsidRDefault="009D6447">
            <w:pPr>
              <w:pStyle w:val="TAL"/>
              <w:spacing w:line="252" w:lineRule="auto"/>
              <w:rPr>
                <w:ins w:id="522" w:author="Abdul Rasheed M D" w:date="2023-02-28T11:12: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EFBE3FB" w14:textId="77777777" w:rsidR="009D6447" w:rsidRPr="00420BB6" w:rsidRDefault="009D6447">
            <w:pPr>
              <w:pStyle w:val="TAL"/>
              <w:spacing w:line="252" w:lineRule="auto"/>
              <w:rPr>
                <w:ins w:id="523"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6083F" w14:textId="77777777" w:rsidR="009D6447" w:rsidRPr="00420BB6" w:rsidRDefault="009D6447">
            <w:pPr>
              <w:pStyle w:val="TAL"/>
              <w:spacing w:line="252" w:lineRule="auto"/>
              <w:rPr>
                <w:ins w:id="524" w:author="Abdul Rasheed M D" w:date="2023-02-28T11:12:00Z"/>
              </w:rPr>
            </w:pPr>
          </w:p>
        </w:tc>
      </w:tr>
      <w:tr w:rsidR="009D6447" w:rsidRPr="00420BB6" w14:paraId="5714DF8A" w14:textId="77777777" w:rsidTr="009D6447">
        <w:trPr>
          <w:ins w:id="525"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88330" w14:textId="77777777" w:rsidR="009D6447" w:rsidRPr="00420BB6" w:rsidRDefault="009D6447">
            <w:pPr>
              <w:pStyle w:val="TAL"/>
              <w:spacing w:line="252" w:lineRule="auto"/>
              <w:rPr>
                <w:ins w:id="526" w:author="Abdul Rasheed M D" w:date="2023-02-28T11:12:00Z"/>
                <w:lang w:val="en-US"/>
              </w:rPr>
            </w:pPr>
            <w:ins w:id="527" w:author="Abdul Rasheed M D" w:date="2023-02-28T11:12:00Z">
              <w:r w:rsidRPr="00420BB6">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1ADA293" w14:textId="77777777" w:rsidR="009D6447" w:rsidRPr="00420BB6" w:rsidRDefault="009D6447">
            <w:pPr>
              <w:pStyle w:val="TAL"/>
              <w:spacing w:line="252" w:lineRule="auto"/>
              <w:rPr>
                <w:ins w:id="528" w:author="Abdul Rasheed M D" w:date="2023-02-28T11:12:00Z"/>
              </w:rPr>
            </w:pPr>
            <w:ins w:id="529" w:author="Abdul Rasheed M D" w:date="2023-02-28T11:12:00Z">
              <w:r w:rsidRPr="00420BB6">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D42CEF3" w14:textId="77777777" w:rsidR="009D6447" w:rsidRPr="00420BB6" w:rsidRDefault="009D6447">
            <w:pPr>
              <w:pStyle w:val="TAL"/>
              <w:spacing w:line="252" w:lineRule="auto"/>
              <w:rPr>
                <w:ins w:id="530" w:author="Abdul Rasheed M D" w:date="2023-02-28T11:12:00Z"/>
              </w:rPr>
            </w:pPr>
            <w:proofErr w:type="spellStart"/>
            <w:ins w:id="531" w:author="Abdul Rasheed M D" w:date="2023-02-28T11:12:00Z">
              <w:r w:rsidRPr="00420BB6">
                <w:rPr>
                  <w:lang w:val="fr-FR"/>
                </w:rPr>
                <w:t>Randomly</w:t>
              </w:r>
              <w:proofErr w:type="spellEnd"/>
              <w:r w:rsidRPr="00420BB6">
                <w:rPr>
                  <w:lang w:val="fr-FR"/>
                </w:rPr>
                <w:t xml:space="preserve"> </w:t>
              </w:r>
              <w:proofErr w:type="spellStart"/>
              <w:r w:rsidRPr="00420BB6">
                <w:rPr>
                  <w:lang w:val="fr-FR"/>
                </w:rPr>
                <w:t>selected</w:t>
              </w:r>
              <w:proofErr w:type="spellEnd"/>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0A0954" w14:textId="77777777" w:rsidR="009D6447" w:rsidRPr="00420BB6" w:rsidRDefault="009D6447">
            <w:pPr>
              <w:pStyle w:val="TAL"/>
              <w:spacing w:line="252" w:lineRule="auto"/>
              <w:rPr>
                <w:ins w:id="532" w:author="Abdul Rasheed M D" w:date="2023-02-28T11:12:00Z"/>
              </w:rPr>
            </w:pPr>
          </w:p>
        </w:tc>
      </w:tr>
      <w:tr w:rsidR="009D6447" w:rsidRPr="00420BB6" w14:paraId="55B78150" w14:textId="77777777" w:rsidTr="009D6447">
        <w:trPr>
          <w:ins w:id="533"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08D12" w14:textId="77777777" w:rsidR="009D6447" w:rsidRPr="00420BB6" w:rsidRDefault="009D6447">
            <w:pPr>
              <w:pStyle w:val="TAL"/>
              <w:spacing w:line="252" w:lineRule="auto"/>
              <w:rPr>
                <w:ins w:id="534" w:author="Abdul Rasheed M D" w:date="2023-02-28T11:12:00Z"/>
                <w:lang w:val="en-US"/>
              </w:rPr>
            </w:pPr>
            <w:ins w:id="535" w:author="Abdul Rasheed M D" w:date="2023-02-28T11:12:00Z">
              <w:r w:rsidRPr="00420BB6">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9C0C083" w14:textId="77777777" w:rsidR="009D6447" w:rsidRPr="00420BB6" w:rsidRDefault="009D6447">
            <w:pPr>
              <w:pStyle w:val="TAL"/>
              <w:spacing w:line="252" w:lineRule="auto"/>
              <w:rPr>
                <w:ins w:id="536" w:author="Abdul Rasheed M D" w:date="2023-02-28T11:12:00Z"/>
              </w:rPr>
            </w:pPr>
            <w:ins w:id="537" w:author="Abdul Rasheed M D" w:date="2023-02-28T11:12:00Z">
              <w:r w:rsidRPr="00420BB6">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2A61452" w14:textId="77777777" w:rsidR="009D6447" w:rsidRPr="00420BB6" w:rsidRDefault="009D6447">
            <w:pPr>
              <w:pStyle w:val="TAL"/>
              <w:spacing w:line="252" w:lineRule="auto"/>
              <w:rPr>
                <w:ins w:id="538"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664025" w14:textId="77777777" w:rsidR="009D6447" w:rsidRPr="00420BB6" w:rsidRDefault="009D6447">
            <w:pPr>
              <w:pStyle w:val="TAL"/>
              <w:spacing w:line="252" w:lineRule="auto"/>
              <w:rPr>
                <w:ins w:id="539" w:author="Abdul Rasheed M D" w:date="2023-02-28T11:12:00Z"/>
              </w:rPr>
            </w:pPr>
          </w:p>
        </w:tc>
      </w:tr>
      <w:tr w:rsidR="009D6447" w:rsidRPr="00420BB6" w14:paraId="6339CF75" w14:textId="77777777" w:rsidTr="009D6447">
        <w:trPr>
          <w:ins w:id="540"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CAE7" w14:textId="77777777" w:rsidR="009D6447" w:rsidRPr="00420BB6" w:rsidRDefault="009D6447">
            <w:pPr>
              <w:pStyle w:val="TAL"/>
              <w:spacing w:line="252" w:lineRule="auto"/>
              <w:rPr>
                <w:ins w:id="541" w:author="Abdul Rasheed M D" w:date="2023-02-28T11:12:00Z"/>
                <w:lang w:val="en-US"/>
              </w:rPr>
            </w:pPr>
            <w:ins w:id="542" w:author="Abdul Rasheed M D" w:date="2023-02-28T11:12:00Z">
              <w:r w:rsidRPr="00420BB6">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CBCEEE3" w14:textId="77777777" w:rsidR="009D6447" w:rsidRPr="00420BB6" w:rsidRDefault="009D6447">
            <w:pPr>
              <w:pStyle w:val="TAL"/>
              <w:spacing w:line="252" w:lineRule="auto"/>
              <w:rPr>
                <w:ins w:id="543" w:author="Abdul Rasheed M D" w:date="2023-02-28T11:12:00Z"/>
              </w:rPr>
            </w:pPr>
            <w:ins w:id="544" w:author="Abdul Rasheed M D" w:date="2023-02-28T11:12:00Z">
              <w:r w:rsidRPr="00420BB6">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72554C0" w14:textId="77777777" w:rsidR="009D6447" w:rsidRPr="00420BB6" w:rsidRDefault="009D6447">
            <w:pPr>
              <w:pStyle w:val="TAL"/>
              <w:spacing w:line="252" w:lineRule="auto"/>
              <w:rPr>
                <w:ins w:id="545"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31453C" w14:textId="77777777" w:rsidR="009D6447" w:rsidRPr="00420BB6" w:rsidRDefault="009D6447">
            <w:pPr>
              <w:pStyle w:val="TAL"/>
              <w:spacing w:line="252" w:lineRule="auto"/>
              <w:rPr>
                <w:ins w:id="546" w:author="Abdul Rasheed M D" w:date="2023-02-28T11:12:00Z"/>
              </w:rPr>
            </w:pPr>
          </w:p>
        </w:tc>
      </w:tr>
      <w:tr w:rsidR="009D6447" w:rsidRPr="00420BB6" w14:paraId="3C624E59" w14:textId="77777777" w:rsidTr="009D6447">
        <w:trPr>
          <w:ins w:id="547"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8B257" w14:textId="77777777" w:rsidR="009D6447" w:rsidRPr="00420BB6" w:rsidRDefault="009D6447">
            <w:pPr>
              <w:pStyle w:val="TAL"/>
              <w:spacing w:line="252" w:lineRule="auto"/>
              <w:rPr>
                <w:ins w:id="548" w:author="Abdul Rasheed M D" w:date="2023-02-28T11:12:00Z"/>
                <w:lang w:val="en-US"/>
              </w:rPr>
            </w:pPr>
            <w:ins w:id="549" w:author="Abdul Rasheed M D" w:date="2023-02-28T11:12:00Z">
              <w:r w:rsidRPr="00420BB6">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33E9098" w14:textId="77777777" w:rsidR="009D6447" w:rsidRPr="00420BB6" w:rsidRDefault="009D6447">
            <w:pPr>
              <w:pStyle w:val="TAL"/>
              <w:spacing w:line="252" w:lineRule="auto"/>
              <w:rPr>
                <w:ins w:id="550" w:author="Abdul Rasheed M D" w:date="2023-02-28T11:12:00Z"/>
              </w:rPr>
            </w:pPr>
            <w:ins w:id="551" w:author="Abdul Rasheed M D" w:date="2023-02-28T11:12:00Z">
              <w:r w:rsidRPr="00420BB6">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23DDAA8" w14:textId="77777777" w:rsidR="009D6447" w:rsidRPr="00420BB6" w:rsidRDefault="009D6447">
            <w:pPr>
              <w:pStyle w:val="TAL"/>
              <w:spacing w:line="252" w:lineRule="auto"/>
              <w:rPr>
                <w:ins w:id="552"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FA24CA" w14:textId="77777777" w:rsidR="009D6447" w:rsidRPr="00420BB6" w:rsidRDefault="009D6447">
            <w:pPr>
              <w:pStyle w:val="TAL"/>
              <w:spacing w:line="252" w:lineRule="auto"/>
              <w:rPr>
                <w:ins w:id="553" w:author="Abdul Rasheed M D" w:date="2023-02-28T11:12:00Z"/>
              </w:rPr>
            </w:pPr>
          </w:p>
        </w:tc>
      </w:tr>
      <w:tr w:rsidR="009D6447" w:rsidRPr="00420BB6" w14:paraId="0C3BEFEA" w14:textId="77777777" w:rsidTr="009D6447">
        <w:trPr>
          <w:ins w:id="554"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47491" w14:textId="77777777" w:rsidR="009D6447" w:rsidRPr="00420BB6" w:rsidRDefault="009D6447">
            <w:pPr>
              <w:pStyle w:val="TAL"/>
              <w:spacing w:line="252" w:lineRule="auto"/>
              <w:rPr>
                <w:ins w:id="555" w:author="Abdul Rasheed M D" w:date="2023-02-28T11:12:00Z"/>
                <w:lang w:val="en-US"/>
              </w:rPr>
            </w:pPr>
            <w:ins w:id="556" w:author="Abdul Rasheed M D" w:date="2023-02-28T11:12:00Z">
              <w:r w:rsidRPr="00420BB6">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2D8960D" w14:textId="77777777" w:rsidR="009D6447" w:rsidRPr="00420BB6" w:rsidRDefault="009D6447">
            <w:pPr>
              <w:pStyle w:val="TAL"/>
              <w:spacing w:line="252" w:lineRule="auto"/>
              <w:rPr>
                <w:ins w:id="557" w:author="Abdul Rasheed M D" w:date="2023-02-28T11:12:00Z"/>
              </w:rPr>
            </w:pPr>
            <w:ins w:id="558" w:author="Abdul Rasheed M D" w:date="2023-02-28T11:12:00Z">
              <w:r w:rsidRPr="00420BB6">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A012D1D" w14:textId="77777777" w:rsidR="009D6447" w:rsidRPr="00420BB6" w:rsidRDefault="009D6447">
            <w:pPr>
              <w:pStyle w:val="TAL"/>
              <w:spacing w:line="252" w:lineRule="auto"/>
              <w:rPr>
                <w:ins w:id="559"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C9AD0" w14:textId="77777777" w:rsidR="009D6447" w:rsidRPr="00420BB6" w:rsidRDefault="009D6447">
            <w:pPr>
              <w:pStyle w:val="TAL"/>
              <w:spacing w:line="252" w:lineRule="auto"/>
              <w:rPr>
                <w:ins w:id="560" w:author="Abdul Rasheed M D" w:date="2023-02-28T11:12:00Z"/>
              </w:rPr>
            </w:pPr>
          </w:p>
        </w:tc>
      </w:tr>
      <w:tr w:rsidR="009D6447" w:rsidRPr="00420BB6" w14:paraId="2FE5EA9C" w14:textId="77777777" w:rsidTr="009D6447">
        <w:trPr>
          <w:ins w:id="561"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F8905" w14:textId="77777777" w:rsidR="009D6447" w:rsidRPr="00420BB6" w:rsidRDefault="009D6447">
            <w:pPr>
              <w:pStyle w:val="TAL"/>
              <w:spacing w:line="252" w:lineRule="auto"/>
              <w:rPr>
                <w:ins w:id="562" w:author="Abdul Rasheed M D" w:date="2023-02-28T11:12:00Z"/>
                <w:lang w:val="en-US"/>
              </w:rPr>
            </w:pPr>
            <w:ins w:id="563" w:author="Abdul Rasheed M D" w:date="2023-02-28T11:12:00Z">
              <w:r w:rsidRPr="00420BB6">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E87AAE" w14:textId="77777777" w:rsidR="009D6447" w:rsidRPr="00420BB6" w:rsidRDefault="009D6447">
            <w:pPr>
              <w:pStyle w:val="TAL"/>
              <w:spacing w:line="252" w:lineRule="auto"/>
              <w:rPr>
                <w:ins w:id="564" w:author="Abdul Rasheed M D" w:date="2023-02-28T11:12:00Z"/>
              </w:rPr>
            </w:pPr>
            <w:ins w:id="565" w:author="Abdul Rasheed M D" w:date="2023-02-28T11:12:00Z">
              <w:r w:rsidRPr="00420BB6">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0B73469" w14:textId="77777777" w:rsidR="009D6447" w:rsidRPr="00420BB6" w:rsidRDefault="009D6447">
            <w:pPr>
              <w:pStyle w:val="TAL"/>
              <w:spacing w:line="252" w:lineRule="auto"/>
              <w:rPr>
                <w:ins w:id="566"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6279C2" w14:textId="77777777" w:rsidR="009D6447" w:rsidRPr="00420BB6" w:rsidRDefault="009D6447">
            <w:pPr>
              <w:pStyle w:val="TAL"/>
              <w:spacing w:line="252" w:lineRule="auto"/>
              <w:rPr>
                <w:ins w:id="567" w:author="Abdul Rasheed M D" w:date="2023-02-28T11:12:00Z"/>
              </w:rPr>
            </w:pPr>
          </w:p>
        </w:tc>
      </w:tr>
      <w:tr w:rsidR="009D6447" w:rsidRPr="00420BB6" w14:paraId="54DC48C2" w14:textId="77777777" w:rsidTr="009D6447">
        <w:trPr>
          <w:ins w:id="568"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62223" w14:textId="77777777" w:rsidR="009D6447" w:rsidRPr="00420BB6" w:rsidRDefault="009D6447">
            <w:pPr>
              <w:pStyle w:val="TAL"/>
              <w:spacing w:line="252" w:lineRule="auto"/>
              <w:rPr>
                <w:ins w:id="569" w:author="Abdul Rasheed M D" w:date="2023-02-28T11:12:00Z"/>
                <w:lang w:val="en-US"/>
              </w:rPr>
            </w:pPr>
            <w:ins w:id="570" w:author="Abdul Rasheed M D" w:date="2023-02-28T11:12:00Z">
              <w:r w:rsidRPr="00420BB6">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386CC9" w14:textId="77777777" w:rsidR="009D6447" w:rsidRPr="00420BB6" w:rsidRDefault="009D6447">
            <w:pPr>
              <w:pStyle w:val="TAL"/>
              <w:spacing w:line="252" w:lineRule="auto"/>
              <w:rPr>
                <w:ins w:id="571" w:author="Abdul Rasheed M D" w:date="2023-02-28T11:12:00Z"/>
              </w:rPr>
            </w:pPr>
            <w:ins w:id="572" w:author="Abdul Rasheed M D" w:date="2023-02-28T11:12:00Z">
              <w:r w:rsidRPr="00420BB6">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6B22D37" w14:textId="77777777" w:rsidR="009D6447" w:rsidRPr="00420BB6" w:rsidRDefault="009D6447">
            <w:pPr>
              <w:pStyle w:val="TAL"/>
              <w:spacing w:line="252" w:lineRule="auto"/>
              <w:rPr>
                <w:ins w:id="573"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D7AC9" w14:textId="77777777" w:rsidR="009D6447" w:rsidRPr="00420BB6" w:rsidRDefault="009D6447">
            <w:pPr>
              <w:pStyle w:val="TAL"/>
              <w:spacing w:line="252" w:lineRule="auto"/>
              <w:rPr>
                <w:ins w:id="574" w:author="Abdul Rasheed M D" w:date="2023-02-28T11:12:00Z"/>
              </w:rPr>
            </w:pPr>
          </w:p>
        </w:tc>
      </w:tr>
      <w:tr w:rsidR="009D6447" w:rsidRPr="00420BB6" w14:paraId="069F814D" w14:textId="77777777" w:rsidTr="009D6447">
        <w:trPr>
          <w:ins w:id="575"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02F38" w14:textId="77777777" w:rsidR="009D6447" w:rsidRPr="00420BB6" w:rsidRDefault="009D6447">
            <w:pPr>
              <w:pStyle w:val="TAL"/>
              <w:spacing w:line="252" w:lineRule="auto"/>
              <w:rPr>
                <w:ins w:id="576" w:author="Abdul Rasheed M D" w:date="2023-02-28T11:12:00Z"/>
                <w:lang w:val="en-US"/>
              </w:rPr>
            </w:pPr>
            <w:ins w:id="577" w:author="Abdul Rasheed M D" w:date="2023-02-28T11:12:00Z">
              <w:r w:rsidRPr="00420BB6">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802AAC" w14:textId="77777777" w:rsidR="009D6447" w:rsidRPr="00420BB6" w:rsidRDefault="009D6447">
            <w:pPr>
              <w:pStyle w:val="TAL"/>
              <w:spacing w:line="252" w:lineRule="auto"/>
              <w:rPr>
                <w:ins w:id="578" w:author="Abdul Rasheed M D" w:date="2023-02-28T11:12:00Z"/>
              </w:rPr>
            </w:pPr>
            <w:ins w:id="579" w:author="Abdul Rasheed M D" w:date="2023-02-28T11:12:00Z">
              <w:r w:rsidRPr="00420BB6">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FF1CC38" w14:textId="77777777" w:rsidR="009D6447" w:rsidRPr="00420BB6" w:rsidRDefault="009D6447">
            <w:pPr>
              <w:pStyle w:val="TAL"/>
              <w:spacing w:line="252" w:lineRule="auto"/>
              <w:rPr>
                <w:ins w:id="580"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3461FA" w14:textId="77777777" w:rsidR="009D6447" w:rsidRPr="00420BB6" w:rsidRDefault="009D6447">
            <w:pPr>
              <w:pStyle w:val="TAL"/>
              <w:spacing w:line="252" w:lineRule="auto"/>
              <w:rPr>
                <w:ins w:id="581" w:author="Abdul Rasheed M D" w:date="2023-02-28T11:12:00Z"/>
              </w:rPr>
            </w:pPr>
          </w:p>
        </w:tc>
      </w:tr>
      <w:tr w:rsidR="009D6447" w14:paraId="330F16E6" w14:textId="77777777" w:rsidTr="009D6447">
        <w:trPr>
          <w:ins w:id="582" w:author="Abdul Rasheed M D" w:date="2023-02-28T11:12: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01368" w14:textId="77777777" w:rsidR="009D6447" w:rsidRDefault="009D6447">
            <w:pPr>
              <w:pStyle w:val="TAL"/>
              <w:spacing w:line="252" w:lineRule="auto"/>
              <w:rPr>
                <w:ins w:id="583" w:author="Abdul Rasheed M D" w:date="2023-02-28T11:12:00Z"/>
                <w:lang w:val="en-US"/>
              </w:rPr>
            </w:pPr>
            <w:ins w:id="584" w:author="Abdul Rasheed M D" w:date="2023-02-28T11:12:00Z">
              <w:r w:rsidRPr="00420BB6">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F654B9B" w14:textId="77777777" w:rsidR="009D6447" w:rsidRDefault="009D6447">
            <w:pPr>
              <w:pStyle w:val="TAL"/>
              <w:spacing w:line="252" w:lineRule="auto"/>
              <w:rPr>
                <w:ins w:id="585" w:author="Abdul Rasheed M D" w:date="2023-02-28T11:12: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C125672" w14:textId="77777777" w:rsidR="009D6447" w:rsidRDefault="009D6447">
            <w:pPr>
              <w:pStyle w:val="TAL"/>
              <w:spacing w:line="252" w:lineRule="auto"/>
              <w:rPr>
                <w:ins w:id="586" w:author="Abdul Rasheed M D" w:date="2023-02-28T11:12: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8B24C9" w14:textId="77777777" w:rsidR="009D6447" w:rsidRDefault="009D6447">
            <w:pPr>
              <w:pStyle w:val="TAL"/>
              <w:spacing w:line="252" w:lineRule="auto"/>
              <w:rPr>
                <w:ins w:id="587" w:author="Abdul Rasheed M D" w:date="2023-02-28T11:12:00Z"/>
              </w:rPr>
            </w:pPr>
          </w:p>
        </w:tc>
      </w:tr>
    </w:tbl>
    <w:p w14:paraId="64EE5443" w14:textId="77777777" w:rsidR="009D6447" w:rsidRDefault="009D6447" w:rsidP="009D6447">
      <w:pPr>
        <w:rPr>
          <w:ins w:id="588" w:author="Abdul Rasheed M D" w:date="2023-02-28T11:12:00Z"/>
          <w:rFonts w:eastAsiaTheme="minorHAnsi"/>
        </w:rPr>
      </w:pPr>
    </w:p>
    <w:p w14:paraId="688513A4" w14:textId="77777777" w:rsidR="007738D6" w:rsidRPr="00BB5D0C" w:rsidRDefault="007738D6" w:rsidP="003B7A5A"/>
    <w:sectPr w:rsidR="007738D6" w:rsidRPr="00BB5D0C" w:rsidSect="00D24167">
      <w:headerReference w:type="default" r:id="rId12"/>
      <w:footerReference w:type="default" r:id="rId13"/>
      <w:footnotePr>
        <w:numRestart w:val="eachSect"/>
      </w:footnotePr>
      <w:pgSz w:w="16702" w:h="16840" w:code="9"/>
      <w:pgMar w:top="1416" w:right="5928"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B3C5" w14:textId="77777777" w:rsidR="003378A2" w:rsidRDefault="003378A2">
      <w:r>
        <w:separator/>
      </w:r>
    </w:p>
  </w:endnote>
  <w:endnote w:type="continuationSeparator" w:id="0">
    <w:p w14:paraId="111CFE40" w14:textId="77777777" w:rsidR="003378A2" w:rsidRDefault="0033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D4C80" w14:textId="77777777" w:rsidR="003378A2" w:rsidRDefault="003378A2">
      <w:r>
        <w:separator/>
      </w:r>
    </w:p>
  </w:footnote>
  <w:footnote w:type="continuationSeparator" w:id="0">
    <w:p w14:paraId="2CC2916C" w14:textId="77777777" w:rsidR="003378A2" w:rsidRDefault="0033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6F3"/>
    <w:rsid w:val="001631AF"/>
    <w:rsid w:val="00164057"/>
    <w:rsid w:val="00166BB9"/>
    <w:rsid w:val="00167612"/>
    <w:rsid w:val="0017067A"/>
    <w:rsid w:val="00170839"/>
    <w:rsid w:val="001723AD"/>
    <w:rsid w:val="00172789"/>
    <w:rsid w:val="00175A3D"/>
    <w:rsid w:val="00175A7B"/>
    <w:rsid w:val="00176357"/>
    <w:rsid w:val="00176559"/>
    <w:rsid w:val="00176C0C"/>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C98"/>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378A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325"/>
    <w:rsid w:val="003B1FCA"/>
    <w:rsid w:val="003B3146"/>
    <w:rsid w:val="003B32E4"/>
    <w:rsid w:val="003B43ED"/>
    <w:rsid w:val="003B545E"/>
    <w:rsid w:val="003B6193"/>
    <w:rsid w:val="003B66C3"/>
    <w:rsid w:val="003B7A5A"/>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BB6"/>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787"/>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7F4C"/>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58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00F"/>
    <w:rsid w:val="005101BD"/>
    <w:rsid w:val="005112CA"/>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6FC"/>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38D6"/>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C7A8D"/>
    <w:rsid w:val="007D0EF8"/>
    <w:rsid w:val="007D12FD"/>
    <w:rsid w:val="007D2209"/>
    <w:rsid w:val="007D2E97"/>
    <w:rsid w:val="007D31B7"/>
    <w:rsid w:val="007D4731"/>
    <w:rsid w:val="007D5482"/>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6184"/>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51"/>
    <w:rsid w:val="00881F69"/>
    <w:rsid w:val="00882F91"/>
    <w:rsid w:val="00884329"/>
    <w:rsid w:val="00884370"/>
    <w:rsid w:val="0088764D"/>
    <w:rsid w:val="0088767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57F"/>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6447"/>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B6AF8"/>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035"/>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1B2D"/>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5BD1"/>
    <w:rsid w:val="00BD668A"/>
    <w:rsid w:val="00BD6DA8"/>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AC1"/>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05C"/>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1FA3"/>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5D3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uiPriority="99"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BB6"/>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20B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20BB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20BB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20BB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20BB6"/>
    <w:pPr>
      <w:ind w:left="1701" w:hanging="1701"/>
      <w:outlineLvl w:val="4"/>
    </w:pPr>
    <w:rPr>
      <w:sz w:val="22"/>
    </w:rPr>
  </w:style>
  <w:style w:type="paragraph" w:styleId="Heading6">
    <w:name w:val="heading 6"/>
    <w:aliases w:val="T1,Header 6"/>
    <w:basedOn w:val="H6"/>
    <w:next w:val="Normal"/>
    <w:link w:val="Heading6Char"/>
    <w:qFormat/>
    <w:rsid w:val="00420BB6"/>
    <w:pPr>
      <w:outlineLvl w:val="5"/>
    </w:pPr>
  </w:style>
  <w:style w:type="paragraph" w:styleId="Heading7">
    <w:name w:val="heading 7"/>
    <w:basedOn w:val="H6"/>
    <w:next w:val="Normal"/>
    <w:link w:val="Heading7Char"/>
    <w:qFormat/>
    <w:rsid w:val="00420BB6"/>
    <w:pPr>
      <w:outlineLvl w:val="6"/>
    </w:pPr>
  </w:style>
  <w:style w:type="paragraph" w:styleId="Heading8">
    <w:name w:val="heading 8"/>
    <w:aliases w:val="Table Heading"/>
    <w:basedOn w:val="Heading1"/>
    <w:next w:val="Normal"/>
    <w:link w:val="Heading8Char"/>
    <w:qFormat/>
    <w:rsid w:val="00420BB6"/>
    <w:pPr>
      <w:ind w:left="0" w:firstLine="0"/>
      <w:outlineLvl w:val="7"/>
    </w:pPr>
  </w:style>
  <w:style w:type="paragraph" w:styleId="Heading9">
    <w:name w:val="heading 9"/>
    <w:aliases w:val="Figure Heading,FH"/>
    <w:basedOn w:val="Heading8"/>
    <w:next w:val="Normal"/>
    <w:link w:val="Heading9Char"/>
    <w:qFormat/>
    <w:rsid w:val="00420BB6"/>
    <w:pPr>
      <w:outlineLvl w:val="8"/>
    </w:pPr>
  </w:style>
  <w:style w:type="character" w:default="1" w:styleId="DefaultParagraphFont">
    <w:name w:val="Default Paragraph Font"/>
    <w:semiHidden/>
    <w:rsid w:val="00420B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BB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420BB6"/>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420BB6"/>
    <w:pPr>
      <w:ind w:left="1418" w:hanging="1418"/>
    </w:pPr>
  </w:style>
  <w:style w:type="paragraph" w:styleId="TOC8">
    <w:name w:val="toc 8"/>
    <w:basedOn w:val="TOC1"/>
    <w:rsid w:val="00420BB6"/>
    <w:pPr>
      <w:spacing w:before="180"/>
      <w:ind w:left="2693" w:hanging="2693"/>
    </w:pPr>
    <w:rPr>
      <w:b/>
    </w:rPr>
  </w:style>
  <w:style w:type="paragraph" w:styleId="TOC1">
    <w:name w:val="toc 1"/>
    <w:aliases w:val="Observation TOC2"/>
    <w:rsid w:val="00420B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420BB6"/>
    <w:pPr>
      <w:keepLines/>
      <w:tabs>
        <w:tab w:val="center" w:pos="4536"/>
        <w:tab w:val="right" w:pos="9072"/>
      </w:tabs>
    </w:pPr>
    <w:rPr>
      <w:noProof/>
    </w:rPr>
  </w:style>
  <w:style w:type="character" w:customStyle="1" w:styleId="ZGSM">
    <w:name w:val="ZGSM"/>
    <w:rsid w:val="00420BB6"/>
  </w:style>
  <w:style w:type="paragraph" w:customStyle="1" w:styleId="ZD">
    <w:name w:val="ZD"/>
    <w:rsid w:val="00420B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420BB6"/>
    <w:pPr>
      <w:ind w:left="1701" w:hanging="1701"/>
    </w:pPr>
  </w:style>
  <w:style w:type="paragraph" w:styleId="TOC4">
    <w:name w:val="toc 4"/>
    <w:basedOn w:val="TOC3"/>
    <w:rsid w:val="00420BB6"/>
    <w:pPr>
      <w:ind w:left="1418" w:hanging="1418"/>
    </w:pPr>
  </w:style>
  <w:style w:type="paragraph" w:styleId="TOC3">
    <w:name w:val="toc 3"/>
    <w:basedOn w:val="TOC2"/>
    <w:rsid w:val="00420BB6"/>
    <w:pPr>
      <w:ind w:left="1134" w:hanging="1134"/>
    </w:pPr>
  </w:style>
  <w:style w:type="paragraph" w:styleId="TOC2">
    <w:name w:val="toc 2"/>
    <w:basedOn w:val="TOC1"/>
    <w:rsid w:val="00420BB6"/>
    <w:pPr>
      <w:keepNext w:val="0"/>
      <w:spacing w:before="0"/>
      <w:ind w:left="851" w:hanging="851"/>
    </w:pPr>
    <w:rPr>
      <w:sz w:val="20"/>
    </w:rPr>
  </w:style>
  <w:style w:type="paragraph" w:styleId="Footer">
    <w:name w:val="footer"/>
    <w:basedOn w:val="Header"/>
    <w:link w:val="FooterChar"/>
    <w:rsid w:val="00420BB6"/>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420BB6"/>
    <w:pPr>
      <w:outlineLvl w:val="9"/>
    </w:pPr>
  </w:style>
  <w:style w:type="paragraph" w:customStyle="1" w:styleId="NF">
    <w:name w:val="NF"/>
    <w:basedOn w:val="NO"/>
    <w:rsid w:val="00420BB6"/>
    <w:pPr>
      <w:keepNext/>
      <w:spacing w:after="0"/>
    </w:pPr>
    <w:rPr>
      <w:rFonts w:ascii="Arial" w:hAnsi="Arial"/>
      <w:sz w:val="18"/>
    </w:rPr>
  </w:style>
  <w:style w:type="paragraph" w:customStyle="1" w:styleId="NO">
    <w:name w:val="NO"/>
    <w:basedOn w:val="Normal"/>
    <w:link w:val="NOChar"/>
    <w:rsid w:val="00420BB6"/>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42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420BB6"/>
    <w:pPr>
      <w:jc w:val="right"/>
    </w:pPr>
  </w:style>
  <w:style w:type="paragraph" w:customStyle="1" w:styleId="TAL">
    <w:name w:val="TAL"/>
    <w:basedOn w:val="Normal"/>
    <w:link w:val="TALChar"/>
    <w:rsid w:val="00420BB6"/>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420BB6"/>
    <w:rPr>
      <w:b/>
    </w:rPr>
  </w:style>
  <w:style w:type="paragraph" w:customStyle="1" w:styleId="TAC">
    <w:name w:val="TAC"/>
    <w:basedOn w:val="TAL"/>
    <w:link w:val="TACCar"/>
    <w:rsid w:val="00420BB6"/>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420B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420BB6"/>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420BB6"/>
    <w:pPr>
      <w:spacing w:after="0"/>
    </w:pPr>
  </w:style>
  <w:style w:type="paragraph" w:customStyle="1" w:styleId="NW">
    <w:name w:val="NW"/>
    <w:basedOn w:val="NO"/>
    <w:rsid w:val="00420BB6"/>
    <w:pPr>
      <w:spacing w:after="0"/>
    </w:pPr>
  </w:style>
  <w:style w:type="paragraph" w:customStyle="1" w:styleId="EW">
    <w:name w:val="EW"/>
    <w:basedOn w:val="EX"/>
    <w:rsid w:val="00420BB6"/>
    <w:pPr>
      <w:spacing w:after="0"/>
    </w:pPr>
  </w:style>
  <w:style w:type="paragraph" w:customStyle="1" w:styleId="B1">
    <w:name w:val="B1"/>
    <w:basedOn w:val="List"/>
    <w:link w:val="B1Char"/>
    <w:rsid w:val="00420BB6"/>
  </w:style>
  <w:style w:type="paragraph" w:styleId="List">
    <w:name w:val="List"/>
    <w:basedOn w:val="Normal"/>
    <w:link w:val="ListChar1"/>
    <w:rsid w:val="00420BB6"/>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420BB6"/>
    <w:pPr>
      <w:ind w:left="1985" w:hanging="1985"/>
    </w:pPr>
  </w:style>
  <w:style w:type="paragraph" w:styleId="TOC7">
    <w:name w:val="toc 7"/>
    <w:basedOn w:val="TOC6"/>
    <w:next w:val="Normal"/>
    <w:rsid w:val="00420BB6"/>
    <w:pPr>
      <w:ind w:left="2268" w:hanging="2268"/>
    </w:pPr>
  </w:style>
  <w:style w:type="paragraph" w:customStyle="1" w:styleId="EditorsNote">
    <w:name w:val="Editor's Note"/>
    <w:aliases w:val="EN,Editor's Noteormal"/>
    <w:basedOn w:val="NO"/>
    <w:link w:val="EditorsNoteCarCar"/>
    <w:rsid w:val="00420BB6"/>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420BB6"/>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420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20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420B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20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420BB6"/>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420B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420B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420BB6"/>
  </w:style>
  <w:style w:type="paragraph" w:styleId="List2">
    <w:name w:val="List 2"/>
    <w:basedOn w:val="List"/>
    <w:link w:val="List2Char"/>
    <w:rsid w:val="00420BB6"/>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420BB6"/>
  </w:style>
  <w:style w:type="paragraph" w:styleId="List3">
    <w:name w:val="List 3"/>
    <w:basedOn w:val="List2"/>
    <w:link w:val="List3Char"/>
    <w:rsid w:val="00420BB6"/>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420BB6"/>
  </w:style>
  <w:style w:type="paragraph" w:styleId="List4">
    <w:name w:val="List 4"/>
    <w:basedOn w:val="List3"/>
    <w:rsid w:val="00420BB6"/>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420BB6"/>
  </w:style>
  <w:style w:type="paragraph" w:styleId="List5">
    <w:name w:val="List 5"/>
    <w:basedOn w:val="List4"/>
    <w:rsid w:val="00420BB6"/>
    <w:pPr>
      <w:ind w:left="1702"/>
    </w:pPr>
  </w:style>
  <w:style w:type="character" w:customStyle="1" w:styleId="B5Char">
    <w:name w:val="B5 Char"/>
    <w:link w:val="B5"/>
    <w:qFormat/>
    <w:rsid w:val="00BA60D7"/>
    <w:rPr>
      <w:lang w:eastAsia="en-US"/>
    </w:rPr>
  </w:style>
  <w:style w:type="paragraph" w:customStyle="1" w:styleId="ZTD">
    <w:name w:val="ZTD"/>
    <w:basedOn w:val="ZB"/>
    <w:rsid w:val="00420BB6"/>
    <w:pPr>
      <w:framePr w:hRule="auto" w:wrap="notBeside" w:y="852"/>
    </w:pPr>
    <w:rPr>
      <w:i w:val="0"/>
      <w:sz w:val="40"/>
    </w:rPr>
  </w:style>
  <w:style w:type="paragraph" w:customStyle="1" w:styleId="ZV">
    <w:name w:val="ZV"/>
    <w:basedOn w:val="ZU"/>
    <w:rsid w:val="00420BB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420BB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20BB6"/>
    <w:pPr>
      <w:ind w:left="284"/>
    </w:pPr>
  </w:style>
  <w:style w:type="paragraph" w:styleId="Index1">
    <w:name w:val="index 1"/>
    <w:basedOn w:val="Normal"/>
    <w:rsid w:val="00420BB6"/>
    <w:pPr>
      <w:keepLines/>
      <w:spacing w:after="0"/>
    </w:pPr>
  </w:style>
  <w:style w:type="paragraph" w:styleId="ListNumber2">
    <w:name w:val="List Number 2"/>
    <w:basedOn w:val="ListNumber"/>
    <w:rsid w:val="00420BB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0BB6"/>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20BB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420BB6"/>
    <w:pPr>
      <w:keepNext w:val="0"/>
      <w:spacing w:before="0" w:after="240"/>
    </w:pPr>
  </w:style>
  <w:style w:type="paragraph" w:styleId="ListBullet2">
    <w:name w:val="List Bullet 2"/>
    <w:aliases w:val="lb2"/>
    <w:basedOn w:val="ListBullet"/>
    <w:rsid w:val="00420BB6"/>
    <w:pPr>
      <w:ind w:left="851"/>
    </w:pPr>
  </w:style>
  <w:style w:type="paragraph" w:styleId="ListBullet3">
    <w:name w:val="List Bullet 3"/>
    <w:basedOn w:val="ListBullet2"/>
    <w:rsid w:val="00420BB6"/>
    <w:pPr>
      <w:ind w:left="1135"/>
    </w:pPr>
  </w:style>
  <w:style w:type="paragraph" w:styleId="ListNumber">
    <w:name w:val="List Number"/>
    <w:basedOn w:val="List"/>
    <w:rsid w:val="00420BB6"/>
  </w:style>
  <w:style w:type="paragraph" w:styleId="ListBullet">
    <w:name w:val="List Bullet"/>
    <w:aliases w:val="UL"/>
    <w:basedOn w:val="List"/>
    <w:rsid w:val="00420BB6"/>
  </w:style>
  <w:style w:type="paragraph" w:styleId="ListBullet4">
    <w:name w:val="List Bullet 4"/>
    <w:basedOn w:val="ListBullet3"/>
    <w:rsid w:val="00420BB6"/>
    <w:pPr>
      <w:ind w:left="1418"/>
    </w:pPr>
  </w:style>
  <w:style w:type="paragraph" w:styleId="ListBullet5">
    <w:name w:val="List Bullet 5"/>
    <w:basedOn w:val="ListBullet4"/>
    <w:rsid w:val="00420BB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8215265">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2023-02-28T05:40:00Z</dcterms:created>
  <dcterms:modified xsi:type="dcterms:W3CDTF">2023-03-02T12:31:00Z</dcterms:modified>
</cp:coreProperties>
</file>